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B03" w:rsidRPr="002C47D4" w:rsidRDefault="00D54B0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ТЕХНОЛОГИЧЕСК</w:t>
      </w:r>
      <w:r>
        <w:rPr>
          <w:rStyle w:val="FontStyle20"/>
          <w:sz w:val="20"/>
          <w:szCs w:val="20"/>
        </w:rPr>
        <w:t>АЯ</w:t>
      </w:r>
      <w:r w:rsidRPr="002C47D4">
        <w:rPr>
          <w:rStyle w:val="FontStyle20"/>
          <w:sz w:val="20"/>
          <w:szCs w:val="20"/>
        </w:rPr>
        <w:t xml:space="preserve"> </w:t>
      </w:r>
      <w:r>
        <w:rPr>
          <w:rStyle w:val="FontStyle20"/>
          <w:sz w:val="20"/>
          <w:szCs w:val="20"/>
        </w:rPr>
        <w:t xml:space="preserve"> </w:t>
      </w:r>
      <w:r w:rsidRPr="002C47D4">
        <w:rPr>
          <w:rStyle w:val="FontStyle20"/>
          <w:sz w:val="20"/>
          <w:szCs w:val="20"/>
        </w:rPr>
        <w:t>СХЕМ</w:t>
      </w:r>
      <w:r>
        <w:rPr>
          <w:rStyle w:val="FontStyle20"/>
          <w:sz w:val="20"/>
          <w:szCs w:val="20"/>
        </w:rPr>
        <w:t>А</w:t>
      </w:r>
    </w:p>
    <w:p w:rsidR="00D54B03" w:rsidRPr="00321849" w:rsidRDefault="00D54B03" w:rsidP="0062793B">
      <w:pPr>
        <w:widowControl/>
        <w:jc w:val="center"/>
        <w:rPr>
          <w:lang w:eastAsia="en-US"/>
        </w:rPr>
      </w:pPr>
      <w:r w:rsidRPr="00321849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321849">
        <w:t>«</w:t>
      </w:r>
      <w:r w:rsidRPr="00321849">
        <w:rPr>
          <w:lang w:eastAsia="en-US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</w:t>
      </w:r>
      <w:bookmarkStart w:id="0" w:name="_GoBack"/>
      <w:bookmarkEnd w:id="0"/>
      <w:r w:rsidRPr="00321849">
        <w:rPr>
          <w:lang w:eastAsia="en-US"/>
        </w:rPr>
        <w:t xml:space="preserve"> образования порядке»</w:t>
      </w:r>
    </w:p>
    <w:p w:rsidR="00D54B03" w:rsidRPr="002C47D4" w:rsidRDefault="00D54B03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D54B03" w:rsidRPr="002C47D4" w:rsidRDefault="00D54B0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D54B03" w:rsidRPr="002C47D4" w:rsidRDefault="00D54B0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103"/>
        <w:gridCol w:w="8930"/>
      </w:tblGrid>
      <w:tr w:rsidR="00D54B03" w:rsidRPr="00826EFA" w:rsidTr="00826EFA">
        <w:trPr>
          <w:trHeight w:val="401"/>
        </w:trPr>
        <w:tc>
          <w:tcPr>
            <w:tcW w:w="817" w:type="dxa"/>
          </w:tcPr>
          <w:p w:rsidR="00D54B03" w:rsidRPr="00826EFA" w:rsidRDefault="00D54B03" w:rsidP="00826EFA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D54B03" w:rsidRPr="00826EFA" w:rsidTr="00826EFA">
        <w:trPr>
          <w:trHeight w:val="603"/>
        </w:trPr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D54B03" w:rsidRPr="00826EFA" w:rsidTr="00826EFA">
        <w:trPr>
          <w:trHeight w:val="535"/>
        </w:trPr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D54B03" w:rsidRPr="00125480" w:rsidRDefault="00D54B03" w:rsidP="00826EFA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i/>
                <w:sz w:val="20"/>
                <w:szCs w:val="20"/>
              </w:rPr>
            </w:pPr>
            <w:r w:rsidRPr="00125480">
              <w:rPr>
                <w:i/>
                <w:sz w:val="22"/>
                <w:szCs w:val="22"/>
                <w:shd w:val="clear" w:color="auto" w:fill="FFFFFF"/>
              </w:rPr>
              <w:t>1000100010000219107</w:t>
            </w:r>
          </w:p>
        </w:tc>
      </w:tr>
      <w:tr w:rsidR="00D54B03" w:rsidRPr="00826EFA" w:rsidTr="00826EFA"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2"/>
              <w:tabs>
                <w:tab w:val="left" w:pos="210"/>
              </w:tabs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D54B03" w:rsidRPr="00826EFA" w:rsidTr="00826EFA"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D54B03" w:rsidRPr="00826EFA" w:rsidTr="00826EFA">
        <w:trPr>
          <w:trHeight w:val="557"/>
        </w:trPr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D54B03" w:rsidRPr="002A57B1" w:rsidRDefault="00D54B03" w:rsidP="00D859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56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1</w:t>
            </w:r>
            <w:r>
              <w:rPr>
                <w:rStyle w:val="FontStyle20"/>
                <w:i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sz w:val="22"/>
                <w:szCs w:val="22"/>
              </w:rPr>
              <w:t>.0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 xml:space="preserve">3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D54B03" w:rsidRPr="00826EFA" w:rsidTr="00826EFA">
        <w:trPr>
          <w:trHeight w:val="409"/>
        </w:trPr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Установление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54B03" w:rsidRPr="00826EFA" w:rsidRDefault="00D54B03" w:rsidP="00826EFA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Приостановление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54B03" w:rsidRPr="00826EFA" w:rsidRDefault="00D54B03" w:rsidP="00826EFA">
            <w:pPr>
              <w:pStyle w:val="ListParagraph"/>
              <w:numPr>
                <w:ilvl w:val="0"/>
                <w:numId w:val="21"/>
              </w:numPr>
              <w:ind w:left="34" w:firstLine="567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54B03" w:rsidRPr="00826EFA" w:rsidRDefault="00D54B03" w:rsidP="00826EFA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D54B03" w:rsidRPr="00826EFA" w:rsidTr="00826EFA">
        <w:trPr>
          <w:trHeight w:val="289"/>
        </w:trPr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826EFA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930" w:type="dxa"/>
          </w:tcPr>
          <w:p w:rsidR="00D54B03" w:rsidRPr="002A57B1" w:rsidRDefault="00D54B03" w:rsidP="00D859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D54B03" w:rsidRPr="00826EFA" w:rsidTr="00826EFA">
        <w:tc>
          <w:tcPr>
            <w:tcW w:w="817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D54B03" w:rsidRPr="00826EFA" w:rsidRDefault="00D54B03" w:rsidP="00826EFA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D54B03" w:rsidRPr="00826EFA" w:rsidRDefault="00D54B03" w:rsidP="00826EFA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D54B03" w:rsidRPr="002C47D4" w:rsidRDefault="00D54B03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D54B03" w:rsidRPr="002C47D4" w:rsidRDefault="00D54B03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C47D4">
        <w:rPr>
          <w:sz w:val="20"/>
          <w:szCs w:val="20"/>
        </w:rPr>
        <w:t>Раздел 2. «Общие сведения о «подуслугах»</w:t>
      </w:r>
    </w:p>
    <w:p w:rsidR="00D54B03" w:rsidRPr="002C47D4" w:rsidRDefault="00D54B03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D54B03" w:rsidRPr="00826EFA" w:rsidTr="00717B34">
        <w:trPr>
          <w:cantSplit/>
        </w:trPr>
        <w:tc>
          <w:tcPr>
            <w:tcW w:w="534" w:type="dxa"/>
            <w:vMerge w:val="restart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D54B03" w:rsidRPr="00826EFA" w:rsidTr="00717B34">
        <w:trPr>
          <w:cantSplit/>
        </w:trPr>
        <w:tc>
          <w:tcPr>
            <w:tcW w:w="534" w:type="dxa"/>
            <w:vMerge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не по месту</w:t>
            </w:r>
          </w:p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D54B03" w:rsidRPr="00826EFA" w:rsidRDefault="00D54B03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D54B03" w:rsidRPr="00826EFA" w:rsidTr="00717B34">
        <w:trPr>
          <w:cantSplit/>
        </w:trPr>
        <w:tc>
          <w:tcPr>
            <w:tcW w:w="534" w:type="dxa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D54B03" w:rsidRPr="00826EFA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D54B03" w:rsidRPr="00826EFA" w:rsidRDefault="00D54B03" w:rsidP="00562636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826EFA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</w:tc>
      </w:tr>
      <w:tr w:rsidR="00D54B03" w:rsidRPr="00826EFA" w:rsidTr="00717B34">
        <w:trPr>
          <w:cantSplit/>
          <w:trHeight w:val="2707"/>
        </w:trPr>
        <w:tc>
          <w:tcPr>
            <w:tcW w:w="534" w:type="dxa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Align w:val="center"/>
          </w:tcPr>
          <w:p w:rsidR="00D54B03" w:rsidRPr="00826EFA" w:rsidRDefault="00D54B03" w:rsidP="00E07C1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со дня регистрации заявления в органе местного самоуправления (далее – Администрация)</w:t>
            </w:r>
            <w:r w:rsidRPr="00826EFA">
              <w:rPr>
                <w:rStyle w:val="FootnoteReference"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vAlign w:val="center"/>
          </w:tcPr>
          <w:p w:rsidR="00D54B03" w:rsidRPr="00826EFA" w:rsidRDefault="00D54B03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826EFA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D54B03" w:rsidRPr="00826EFA" w:rsidRDefault="00D54B03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D54B03" w:rsidRPr="00826EFA" w:rsidRDefault="00D54B03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D54B03" w:rsidRPr="00826EFA" w:rsidRDefault="00D54B03" w:rsidP="00554AF6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4B03" w:rsidRPr="00826EFA" w:rsidRDefault="00D54B03" w:rsidP="00C33CB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D54B03" w:rsidRPr="00826EFA" w:rsidRDefault="00D54B03" w:rsidP="001D174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Личное обращение в Администрацию,личное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D54B03" w:rsidRPr="00826EFA" w:rsidRDefault="00D54B03" w:rsidP="006D206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D54B03" w:rsidRPr="00826EFA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D54B03" w:rsidRPr="00826EFA" w:rsidRDefault="00D54B03" w:rsidP="00562636">
            <w:pPr>
              <w:pStyle w:val="Style11"/>
              <w:widowControl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D54B03" w:rsidRPr="00826EFA" w:rsidTr="00562636">
        <w:trPr>
          <w:cantSplit/>
          <w:trHeight w:val="1800"/>
        </w:trPr>
        <w:tc>
          <w:tcPr>
            <w:tcW w:w="534" w:type="dxa"/>
          </w:tcPr>
          <w:p w:rsidR="00D54B03" w:rsidRPr="002C47D4" w:rsidRDefault="00D54B03" w:rsidP="00F312BA">
            <w:pPr>
              <w:widowControl/>
              <w:ind w:firstLine="72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54B03" w:rsidRPr="002C47D4" w:rsidRDefault="00D54B03" w:rsidP="00F312BA">
            <w:pPr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D54B03" w:rsidRPr="002C47D4" w:rsidRDefault="00D54B03" w:rsidP="0056263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color w:val="000000"/>
                <w:sz w:val="20"/>
                <w:szCs w:val="20"/>
                <w:lang w:eastAsia="en-US"/>
              </w:rPr>
              <w:t>Приостановление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54B03" w:rsidRPr="00826EFA" w:rsidRDefault="00D54B03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 рабочих дней со дня регистрации заявления в Администрации</w:t>
            </w:r>
            <w:r w:rsidRPr="00826EFA">
              <w:rPr>
                <w:rStyle w:val="FootnoteReference"/>
                <w:sz w:val="20"/>
                <w:szCs w:val="20"/>
              </w:rPr>
              <w:footnoteReference w:id="3"/>
            </w:r>
          </w:p>
        </w:tc>
        <w:tc>
          <w:tcPr>
            <w:tcW w:w="2268" w:type="dxa"/>
            <w:vMerge w:val="restart"/>
            <w:vAlign w:val="center"/>
          </w:tcPr>
          <w:p w:rsidR="00D54B03" w:rsidRPr="00826EFA" w:rsidRDefault="00D54B03" w:rsidP="0006624D">
            <w:pPr>
              <w:pStyle w:val="ListParagraph"/>
              <w:numPr>
                <w:ilvl w:val="0"/>
                <w:numId w:val="22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826EFA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D54B03" w:rsidRPr="00826EFA" w:rsidRDefault="00D54B03" w:rsidP="0006624D">
            <w:pPr>
              <w:pStyle w:val="ListParagraph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D54B03" w:rsidRPr="00826EFA" w:rsidRDefault="00D54B03" w:rsidP="0006624D">
            <w:pPr>
              <w:pStyle w:val="ListParagraph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D54B03" w:rsidRPr="00826EFA" w:rsidRDefault="00D54B03" w:rsidP="00B25D6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D54B03" w:rsidRPr="00826EFA" w:rsidTr="00717B34">
        <w:trPr>
          <w:cantSplit/>
          <w:trHeight w:val="1800"/>
        </w:trPr>
        <w:tc>
          <w:tcPr>
            <w:tcW w:w="534" w:type="dxa"/>
          </w:tcPr>
          <w:p w:rsidR="00D54B03" w:rsidRPr="002C47D4" w:rsidRDefault="00D54B03" w:rsidP="00F312BA">
            <w:pPr>
              <w:widowControl/>
              <w:ind w:firstLine="72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984" w:type="dxa"/>
          </w:tcPr>
          <w:p w:rsidR="00D54B03" w:rsidRPr="002C47D4" w:rsidRDefault="00D54B03" w:rsidP="00DD3EE2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color w:val="000000"/>
                <w:sz w:val="20"/>
                <w:szCs w:val="20"/>
                <w:lang w:eastAsia="en-US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54B03" w:rsidRPr="002C47D4" w:rsidRDefault="00D54B03" w:rsidP="00554AF6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54B03" w:rsidRPr="00826EFA" w:rsidRDefault="00D54B03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54B03" w:rsidRPr="00826EFA" w:rsidRDefault="00D54B03" w:rsidP="00B25D6D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54B03" w:rsidRPr="00826EFA" w:rsidRDefault="00D54B03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D54B03" w:rsidRPr="002C47D4" w:rsidRDefault="00D54B03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D54B03" w:rsidRPr="002C47D4" w:rsidRDefault="00D54B03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2C47D4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D54B03" w:rsidRPr="002C47D4" w:rsidRDefault="00D54B03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D54B03" w:rsidRPr="00826EFA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54B03" w:rsidRPr="00826EFA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D54B03" w:rsidRPr="00826EFA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25D6D">
            <w:pPr>
              <w:pStyle w:val="Style11"/>
              <w:widowControl/>
              <w:ind w:left="720"/>
              <w:rPr>
                <w:rStyle w:val="FontStyle23"/>
                <w:b/>
                <w:sz w:val="20"/>
                <w:szCs w:val="20"/>
              </w:rPr>
            </w:pPr>
          </w:p>
          <w:p w:rsidR="00D54B03" w:rsidRPr="00826EFA" w:rsidRDefault="00D54B03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Подуслуга№1</w:t>
            </w:r>
          </w:p>
          <w:p w:rsidR="00D54B03" w:rsidRPr="00826EFA" w:rsidRDefault="00D54B03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D54B03" w:rsidRPr="00826EFA" w:rsidRDefault="00D54B03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D54B03" w:rsidRPr="00826EFA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25D6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Физические лица:</w:t>
            </w:r>
          </w:p>
          <w:p w:rsidR="00D54B03" w:rsidRPr="00826EFA" w:rsidRDefault="00D54B03" w:rsidP="00AD5594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проходившие муниципальную службу в исполнительно-распорядительном органе местного самоуправления, вышедшие на страховую пенсию по старости, страховую пенсию по инвалидности, и имеющие стаж муниципальной службы</w:t>
            </w:r>
          </w:p>
          <w:p w:rsidR="00D54B03" w:rsidRPr="00826EFA" w:rsidRDefault="00D54B03" w:rsidP="00B25D6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согласно приложению к Федеральному закону от 15 декабря 2001 года № 166-ФЗ «О государственном пенсионном обеспечении в Российской Федерации»</w:t>
            </w:r>
          </w:p>
          <w:p w:rsidR="00D54B03" w:rsidRPr="00826EFA" w:rsidRDefault="00D54B03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Для всех категорий: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3.</w:t>
            </w:r>
            <w:r w:rsidRPr="00826EF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D54B03" w:rsidRPr="002C47D4" w:rsidRDefault="00D54B03" w:rsidP="00BB280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D54B03" w:rsidRPr="00826EFA" w:rsidRDefault="00D54B03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6. </w:t>
            </w:r>
            <w:r w:rsidRPr="00826EF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D54B03" w:rsidRPr="002C47D4" w:rsidRDefault="00D54B03" w:rsidP="000153F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7. </w:t>
            </w:r>
            <w:r w:rsidRPr="00826EFA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D54B03" w:rsidRPr="00826EFA" w:rsidRDefault="00D54B03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E8090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54B03" w:rsidRPr="00826EFA" w:rsidRDefault="00D54B03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54B03" w:rsidRPr="002C47D4" w:rsidRDefault="00D54B03" w:rsidP="00EE126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3. </w:t>
            </w:r>
            <w:r w:rsidRPr="00826EF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54B03" w:rsidRPr="002C47D4" w:rsidRDefault="00D54B03" w:rsidP="00EE126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54B03" w:rsidRPr="002C47D4" w:rsidRDefault="00D54B03" w:rsidP="00EE126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54B03" w:rsidRPr="002C47D4" w:rsidRDefault="00D54B03" w:rsidP="00EE126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54B03" w:rsidRPr="00826EFA" w:rsidRDefault="00D54B03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54B03" w:rsidRPr="002C47D4" w:rsidRDefault="00D54B03" w:rsidP="00EE126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54B03" w:rsidRPr="00826EFA" w:rsidRDefault="00D54B03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54B03" w:rsidRPr="002C47D4" w:rsidRDefault="00D54B03" w:rsidP="00EE126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6. 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54B03" w:rsidRPr="002C47D4" w:rsidRDefault="00D54B03" w:rsidP="000153F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7. </w:t>
            </w:r>
            <w:r w:rsidRPr="00826EFA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54B03" w:rsidRPr="00826EFA" w:rsidRDefault="00D54B03" w:rsidP="00EE1265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331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717B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826EF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D54B03" w:rsidRPr="002C47D4" w:rsidRDefault="00D54B03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D54B03" w:rsidRPr="002C47D4" w:rsidRDefault="00D54B03" w:rsidP="00F02718">
      <w:pPr>
        <w:pStyle w:val="Style2"/>
        <w:rPr>
          <w:sz w:val="20"/>
          <w:szCs w:val="20"/>
        </w:rPr>
      </w:pPr>
      <w:r w:rsidRPr="002C47D4">
        <w:rPr>
          <w:sz w:val="20"/>
          <w:szCs w:val="20"/>
          <w:lang w:eastAsia="en-US"/>
        </w:rPr>
        <w:tab/>
      </w:r>
      <w:r w:rsidRPr="002C47D4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D54B03" w:rsidRPr="002C47D4" w:rsidRDefault="00D54B03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560"/>
        <w:gridCol w:w="3260"/>
        <w:gridCol w:w="1276"/>
        <w:gridCol w:w="1134"/>
      </w:tblGrid>
      <w:tr w:rsidR="00D54B03" w:rsidRPr="00826EFA" w:rsidTr="0006624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D54B03" w:rsidRPr="00826EFA" w:rsidTr="0006624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D54B03" w:rsidRPr="00826EFA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A3B1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D54B03" w:rsidRPr="00826EFA" w:rsidTr="0006624D">
        <w:trPr>
          <w:trHeight w:val="16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A3B1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 об установлении ежемесячной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E856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F2B2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Default="00D54B03" w:rsidP="006141F4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D54B03" w:rsidRPr="00826EFA" w:rsidRDefault="00D54B03" w:rsidP="006141F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1а к технологической схеме</w:t>
            </w:r>
          </w:p>
        </w:tc>
      </w:tr>
      <w:tr w:rsidR="00D54B03" w:rsidRPr="00826EFA" w:rsidTr="0006624D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050CCD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3.</w:t>
            </w:r>
            <w:r w:rsidRPr="00826EF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6.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2C47D4" w:rsidRDefault="00D54B03" w:rsidP="006E38B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D54B03" w:rsidRPr="00826EFA" w:rsidRDefault="00D54B03" w:rsidP="00834A5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внутренней стороны документа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разворота бланка документа</w:t>
            </w:r>
          </w:p>
          <w:p w:rsidR="00D54B03" w:rsidRPr="00826EFA" w:rsidRDefault="00D54B03" w:rsidP="00265C0F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2C47D4" w:rsidRDefault="00D54B03" w:rsidP="006E38B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D54B03" w:rsidRPr="00826EFA" w:rsidRDefault="00D54B03" w:rsidP="00265C0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A5159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54B03" w:rsidRPr="002C47D4" w:rsidRDefault="00D54B03" w:rsidP="00050CC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3. </w:t>
            </w:r>
            <w:r w:rsidRPr="00826EF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54B03" w:rsidRPr="002C47D4" w:rsidRDefault="00D54B03" w:rsidP="00050CC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54B03" w:rsidRPr="002C47D4" w:rsidRDefault="00D54B03" w:rsidP="00050CC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54B03" w:rsidRPr="002C47D4" w:rsidRDefault="00D54B03" w:rsidP="00050CC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54B03" w:rsidRPr="002C47D4" w:rsidRDefault="00D54B03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54B03" w:rsidRPr="002C47D4" w:rsidRDefault="00D54B03" w:rsidP="00050CC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6. 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54B03" w:rsidRPr="002C47D4" w:rsidRDefault="00D54B03" w:rsidP="001977B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7. </w:t>
            </w:r>
            <w:r w:rsidRPr="00826EFA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54B03" w:rsidRPr="00826EFA" w:rsidRDefault="00D54B03" w:rsidP="00050CC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</w:t>
            </w:r>
          </w:p>
          <w:p w:rsidR="00D54B03" w:rsidRPr="00826EFA" w:rsidRDefault="00D54B03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Предоставляется при наличии соответствующего обстоятельства..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826EF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826EFA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826EF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8C71FA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Трудовая книжка</w:t>
            </w:r>
          </w:p>
          <w:p w:rsidR="00D54B03" w:rsidRPr="00826EFA" w:rsidRDefault="00D54B03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B07C41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 или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B07C4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ListParagraph"/>
              <w:widowControl/>
              <w:ind w:left="102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Копия трудовой книжки должна быть заверена нотариально или кадровой службой по месту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регистрацию гражданина в системе обязательного пенсионного страхования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bCs/>
                <w:sz w:val="20"/>
                <w:szCs w:val="20"/>
              </w:rPr>
              <w:t>Страховое свидетельство обязательного пенсионного страхования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FF4CBB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A4167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</w:t>
            </w:r>
          </w:p>
          <w:p w:rsidR="00D54B03" w:rsidRPr="00826EFA" w:rsidRDefault="00D54B03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06624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D54B03" w:rsidRPr="00826EFA" w:rsidRDefault="00D54B03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постановку на учет в налоговом органе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826EFA">
              <w:rPr>
                <w:bCs/>
                <w:sz w:val="20"/>
                <w:szCs w:val="20"/>
              </w:rPr>
              <w:t>Свидетельство о постановке на учет в налоговом органе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DD3EE2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C47D4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</w:t>
            </w:r>
          </w:p>
          <w:p w:rsidR="00D54B03" w:rsidRPr="00826EFA" w:rsidRDefault="00D54B03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D54B03" w:rsidRPr="00826EFA" w:rsidRDefault="00D54B03" w:rsidP="00BA416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назначение пенсии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C303D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826EFA">
              <w:rPr>
                <w:bCs/>
                <w:sz w:val="20"/>
                <w:szCs w:val="20"/>
              </w:rPr>
              <w:t>Справка об установленных социальных выплатах застрахованного лица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C303D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BC303D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C47D4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</w:t>
            </w:r>
          </w:p>
          <w:p w:rsidR="00D54B03" w:rsidRPr="00826EFA" w:rsidRDefault="00D54B03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D54B03" w:rsidRPr="00826EFA" w:rsidRDefault="00D54B03" w:rsidP="00B07C4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8C71FA">
        <w:trPr>
          <w:trHeight w:val="41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A3B1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 xml:space="preserve">Подуслуга № 2. </w:t>
            </w:r>
          </w:p>
        </w:tc>
      </w:tr>
      <w:tr w:rsidR="00D54B03" w:rsidRPr="00826EFA" w:rsidTr="0006624D">
        <w:trPr>
          <w:trHeight w:val="154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 о приостановлении выплаты ежемесячной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1 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F30CA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Приложение № 2 к технологической схеме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Default="00D54B03" w:rsidP="00D859D2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D54B03" w:rsidRPr="00826EFA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2а к технологической схеме</w:t>
            </w: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56263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3.</w:t>
            </w:r>
            <w:r w:rsidRPr="00826EF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6.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внутренней стороны документа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разворота бланка документа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3. </w:t>
            </w:r>
            <w:r w:rsidRPr="00826EF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54B03" w:rsidRPr="002C47D4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6. 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54B03" w:rsidRPr="002C47D4" w:rsidRDefault="00D54B03" w:rsidP="005626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7. </w:t>
            </w:r>
            <w:r w:rsidRPr="00826EFA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</w:t>
            </w:r>
          </w:p>
          <w:p w:rsidR="00D54B03" w:rsidRPr="00826EFA" w:rsidRDefault="00D54B03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Предоставляется при наличии соответствующего обстоятельства..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826EF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826EFA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826EF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2E038E">
        <w:trPr>
          <w:trHeight w:val="38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A3B1E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826EFA">
              <w:rPr>
                <w:b/>
                <w:sz w:val="20"/>
                <w:szCs w:val="20"/>
              </w:rPr>
              <w:t>Подуслуга № 3</w:t>
            </w: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Заявление о возобновлении</w:t>
            </w:r>
            <w:r>
              <w:rPr>
                <w:sz w:val="20"/>
                <w:szCs w:val="20"/>
              </w:rPr>
              <w:t xml:space="preserve"> </w:t>
            </w:r>
            <w:r w:rsidRPr="00826EFA">
              <w:rPr>
                <w:sz w:val="20"/>
                <w:szCs w:val="20"/>
              </w:rPr>
              <w:t>выплаты ежемесячной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Приложение № 3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Default="00D54B03" w:rsidP="00D859D2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D54B03" w:rsidRPr="00826EFA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3а к технологической схеме</w:t>
            </w: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54B03" w:rsidRPr="00826EFA" w:rsidRDefault="00D54B03" w:rsidP="00F30CA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3.</w:t>
            </w:r>
            <w:r w:rsidRPr="00826EF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6.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внутренней стороны документа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разворота бланка документа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3. </w:t>
            </w:r>
            <w:r w:rsidRPr="00826EF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54B03" w:rsidRPr="002C47D4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6. </w:t>
            </w:r>
            <w:r w:rsidRPr="00826EF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54B03" w:rsidRPr="002C47D4" w:rsidRDefault="00D54B03" w:rsidP="00F30CA4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7. </w:t>
            </w:r>
            <w:r w:rsidRPr="00826EFA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Необязательный документ. Предоставляется при наличии соответствующего обстоятельства.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A416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826EF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826EFA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826EF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Трудовая книжка, 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  <w:p w:rsidR="00D54B03" w:rsidRPr="00826EFA" w:rsidRDefault="00D54B03" w:rsidP="0033549B">
            <w:pPr>
              <w:pStyle w:val="Style1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Предъявляется оригинал или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Обязательный документ.</w:t>
            </w:r>
          </w:p>
          <w:p w:rsidR="00D54B03" w:rsidRPr="00826EFA" w:rsidRDefault="00D54B03" w:rsidP="0056263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6F2985">
            <w:pPr>
              <w:pStyle w:val="ListParagraph"/>
              <w:widowControl/>
              <w:ind w:left="102"/>
              <w:jc w:val="both"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Копия трудовой книжки должна быть заверена нотариально или кадровой службой по месту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D54B03" w:rsidRPr="002C47D4" w:rsidRDefault="00D54B03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D54B03" w:rsidRPr="002C47D4" w:rsidRDefault="00D54B03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D54B03" w:rsidRPr="002C47D4" w:rsidRDefault="00D54B03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D54B03" w:rsidRPr="00826EFA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826EF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826EF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826EF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Срок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D54B03" w:rsidRPr="00826EFA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D54B03" w:rsidRPr="00826EFA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D54B03" w:rsidRPr="00826EFA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</w:tr>
      <w:tr w:rsidR="00D54B03" w:rsidRPr="00826EFA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D54B03" w:rsidRPr="00826EFA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826EFA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</w:t>
            </w:r>
          </w:p>
        </w:tc>
      </w:tr>
      <w:tr w:rsidR="00D54B03" w:rsidRPr="00826EFA" w:rsidTr="00B07C41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2786C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D54B03" w:rsidRPr="00826EFA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54B03" w:rsidRPr="002C47D4" w:rsidRDefault="00D54B03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D54B03" w:rsidRPr="002C47D4" w:rsidRDefault="00D54B03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54B03" w:rsidRPr="002C47D4" w:rsidRDefault="00D54B03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6. Результат «подуслуги»</w:t>
      </w:r>
    </w:p>
    <w:p w:rsidR="00D54B03" w:rsidRPr="002C47D4" w:rsidRDefault="00D54B03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D54B03" w:rsidRPr="002C47D4" w:rsidRDefault="00D54B03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D54B03" w:rsidRPr="00826EFA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D54B03" w:rsidRPr="00826EFA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54B03" w:rsidRPr="00826EFA" w:rsidRDefault="00D54B03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D54B03" w:rsidRPr="00826EFA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D54B03" w:rsidRPr="00826EFA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33549B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Уведомление о назначении ежемесячной доплаты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-лично в Администрации</w:t>
            </w:r>
          </w:p>
          <w:p w:rsidR="00D54B03" w:rsidRPr="00826EFA" w:rsidRDefault="00D54B03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-лично в МФЦ</w:t>
            </w:r>
          </w:p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</w:t>
            </w:r>
            <w:r>
              <w:rPr>
                <w:sz w:val="20"/>
                <w:szCs w:val="20"/>
              </w:rPr>
              <w:t xml:space="preserve"> </w:t>
            </w:r>
            <w:r w:rsidRPr="00826EFA">
              <w:rPr>
                <w:sz w:val="20"/>
                <w:szCs w:val="20"/>
              </w:rPr>
              <w:t>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Акт о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Уведомление об отказе в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-лично в Администрации</w:t>
            </w:r>
          </w:p>
          <w:p w:rsidR="00D54B03" w:rsidRPr="00826EFA" w:rsidRDefault="00D54B03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A97E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Уведомление заявителя о приостановлении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8C71FA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Акт о приостановлении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1A5008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33549B">
            <w:pPr>
              <w:pStyle w:val="Style1"/>
              <w:widowControl/>
              <w:jc w:val="center"/>
              <w:rPr>
                <w:sz w:val="20"/>
                <w:szCs w:val="20"/>
                <w:highlight w:val="yellow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Уведомление о возобновлении выплаты ежемесячной доплаты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Акт о возобновлении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54B03" w:rsidRPr="00826EFA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Уведомление об отказе в возобновлении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Администрации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лично в МФЦ</w:t>
            </w:r>
          </w:p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FA4C2E" w:rsidRDefault="00D54B03" w:rsidP="00D859D2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D54B03" w:rsidRPr="00770183" w:rsidRDefault="00D54B03" w:rsidP="00D859D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D54B03" w:rsidRPr="002C47D4" w:rsidRDefault="00D54B03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54B03" w:rsidRPr="002C47D4" w:rsidRDefault="00D54B03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 xml:space="preserve">Раздел </w:t>
      </w:r>
      <w:r w:rsidRPr="002C47D4">
        <w:rPr>
          <w:rStyle w:val="FontStyle22"/>
          <w:sz w:val="20"/>
          <w:szCs w:val="20"/>
        </w:rPr>
        <w:t xml:space="preserve">7. </w:t>
      </w:r>
      <w:r w:rsidRPr="002C47D4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C47D4">
        <w:rPr>
          <w:rStyle w:val="FontStyle23"/>
          <w:sz w:val="20"/>
          <w:szCs w:val="20"/>
        </w:rPr>
        <w:t>«подуслуги»</w:t>
      </w:r>
    </w:p>
    <w:p w:rsidR="00D54B03" w:rsidRPr="002C47D4" w:rsidRDefault="00D54B03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D54B03" w:rsidRPr="00826EFA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D54B03" w:rsidRPr="00826EFA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D54B03" w:rsidRPr="00826EFA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D54B03" w:rsidRPr="00826EFA" w:rsidRDefault="00D54B0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D54B03" w:rsidRPr="00826EFA" w:rsidRDefault="00D54B0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D54B03" w:rsidRPr="00826EFA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</w:t>
            </w:r>
          </w:p>
        </w:tc>
      </w:tr>
      <w:tr w:rsidR="00D54B03" w:rsidRPr="00826EF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8C71FA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  <w:lang w:eastAsia="en-US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нет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             -</w:t>
            </w:r>
          </w:p>
        </w:tc>
      </w:tr>
      <w:tr w:rsidR="00D54B03" w:rsidRPr="00826EFA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  <w:lang w:eastAsia="en-US"/>
              </w:rPr>
              <w:t>На следующий рабочий день после приема заявления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Организация курьерской службы МФЦ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Реестр передачи дел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Опись документов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54B03" w:rsidRPr="00826EF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  <w:lang w:eastAsia="en-US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Организация курьерской службы МФЦ</w:t>
            </w: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 xml:space="preserve">             -</w:t>
            </w:r>
          </w:p>
        </w:tc>
      </w:tr>
      <w:tr w:rsidR="00D54B03" w:rsidRPr="00826EFA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826EFA">
              <w:rPr>
                <w:sz w:val="20"/>
                <w:szCs w:val="20"/>
                <w:lang w:eastAsia="en-US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826EFA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D54B03" w:rsidRPr="002C47D4" w:rsidRDefault="00D54B03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D54B03" w:rsidRPr="002C47D4" w:rsidRDefault="00D54B03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D54B03" w:rsidRPr="00826EFA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826EF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6EF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826EF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826EFA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D54B03" w:rsidRPr="00826EFA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6EF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6EF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D54B03" w:rsidRPr="00826EFA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826EFA" w:rsidRDefault="00D54B03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D54B03" w:rsidRPr="00826EFA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080785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080785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080785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080785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rPr>
                <w:i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rPr>
                <w:i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rPr>
                <w:i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B03" w:rsidRPr="00080785" w:rsidRDefault="00D54B03" w:rsidP="00D859D2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080785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D54B03" w:rsidRPr="002C47D4" w:rsidRDefault="00D54B03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D54B03" w:rsidRPr="002C47D4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D54B03" w:rsidRDefault="00D54B03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D54B03" w:rsidRDefault="00D54B03" w:rsidP="00FB5FE0">
      <w:pPr>
        <w:rPr>
          <w:lang w:eastAsia="en-US"/>
        </w:rPr>
      </w:pPr>
    </w:p>
    <w:p w:rsidR="00D54B03" w:rsidRDefault="00D54B03" w:rsidP="00FB5FE0">
      <w:pPr>
        <w:jc w:val="right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Приложение № 1</w:t>
      </w:r>
    </w:p>
    <w:p w:rsidR="00D54B03" w:rsidRDefault="00D54B03" w:rsidP="00FB5FE0">
      <w:pPr>
        <w:pStyle w:val="ConsPlusNonformat"/>
      </w:pPr>
    </w:p>
    <w:p w:rsidR="00D54B03" w:rsidRPr="00077C3C" w:rsidRDefault="00D54B03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54B03" w:rsidRPr="00077C3C" w:rsidRDefault="00D54B03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D54B03" w:rsidRPr="004B5486" w:rsidRDefault="00D54B03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(Ф.И.О. заявителя)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_________________________________________</w:t>
      </w:r>
    </w:p>
    <w:p w:rsidR="00D54B03" w:rsidRPr="004B5486" w:rsidRDefault="00D54B03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D54B03" w:rsidRDefault="00D54B03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54B03" w:rsidRPr="004B5486" w:rsidRDefault="00D54B03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(адрес фактического проживания)            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(телефон)</w:t>
      </w:r>
    </w:p>
    <w:p w:rsidR="00D54B03" w:rsidRPr="00077C3C" w:rsidRDefault="00D54B03" w:rsidP="00FB5F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54B03" w:rsidRPr="00077C3C" w:rsidRDefault="00D54B03" w:rsidP="00DE14C3">
      <w:pPr>
        <w:pStyle w:val="ConsPlusNonformat"/>
        <w:ind w:right="25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8"/>
      <w:bookmarkEnd w:id="1"/>
      <w:r w:rsidRPr="00077C3C">
        <w:rPr>
          <w:rFonts w:ascii="Times New Roman" w:hAnsi="Times New Roman" w:cs="Times New Roman"/>
          <w:sz w:val="28"/>
          <w:szCs w:val="28"/>
        </w:rPr>
        <w:t>Заявление</w:t>
      </w:r>
    </w:p>
    <w:p w:rsidR="00D54B03" w:rsidRPr="00077C3C" w:rsidRDefault="00D54B03" w:rsidP="00DE14C3">
      <w:pPr>
        <w:pStyle w:val="ConsPlusNonformat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D54B03" w:rsidRDefault="00D54B03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107C86">
        <w:rPr>
          <w:rFonts w:ascii="Times New Roman" w:hAnsi="Times New Roman" w:cs="Times New Roman"/>
          <w:sz w:val="28"/>
          <w:szCs w:val="28"/>
        </w:rPr>
        <w:t xml:space="preserve">В соответствии со статьей 11 Закона Республики Карелия от 24 июля 2007 года № 1107-ЗРК «О муниципальной службе в Республике Карелия»,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07C86">
        <w:rPr>
          <w:rFonts w:ascii="Times New Roman" w:hAnsi="Times New Roman" w:cs="Times New Roman"/>
          <w:sz w:val="28"/>
          <w:szCs w:val="28"/>
        </w:rPr>
        <w:t xml:space="preserve"> прошу установить мне ежемесячную доплату к назначенной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107C86">
        <w:rPr>
          <w:rFonts w:ascii="Times New Roman" w:hAnsi="Times New Roman" w:cs="Times New Roman"/>
          <w:sz w:val="28"/>
          <w:szCs w:val="28"/>
        </w:rPr>
        <w:t>вой пенсии по старости (инвалидности) 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54B03" w:rsidRPr="004B5486" w:rsidRDefault="00D54B03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(вид назначенной пенсии) </w:t>
      </w:r>
    </w:p>
    <w:p w:rsidR="00D54B03" w:rsidRPr="007B3FD0" w:rsidRDefault="00D54B03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D54B03" w:rsidRDefault="00D54B03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D54B03" w:rsidRDefault="00D54B03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D54B03" w:rsidRPr="00386A87" w:rsidRDefault="00D54B03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Прошу перечислять ежемесячную доплату к страховой пенсии по старости(по инвалидности) на расчетный счет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54B03" w:rsidRDefault="00D54B03" w:rsidP="00DE14C3">
      <w:pPr>
        <w:pStyle w:val="ConsPlusNonformat"/>
        <w:spacing w:line="276" w:lineRule="auto"/>
        <w:ind w:right="251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54B03" w:rsidRDefault="00D54B03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</w:p>
    <w:p w:rsidR="00D54B03" w:rsidRPr="00F7268E" w:rsidRDefault="00D54B03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D54B03" w:rsidRPr="002C3825" w:rsidRDefault="00D54B03" w:rsidP="00DE14C3">
      <w:pPr>
        <w:tabs>
          <w:tab w:val="right" w:leader="underscore" w:pos="10206"/>
        </w:tabs>
        <w:ind w:right="251"/>
        <w:jc w:val="both"/>
      </w:pP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6613"/>
        <w:gridCol w:w="3296"/>
        <w:gridCol w:w="3162"/>
      </w:tblGrid>
      <w:tr w:rsidR="00D54B03" w:rsidRPr="00826EFA" w:rsidTr="00826EFA">
        <w:tc>
          <w:tcPr>
            <w:tcW w:w="42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76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34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1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D54B03" w:rsidRPr="00826EFA" w:rsidTr="00826EFA">
        <w:tc>
          <w:tcPr>
            <w:tcW w:w="42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76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34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21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</w:tr>
      <w:tr w:rsidR="00D54B03" w:rsidRPr="00826EFA" w:rsidTr="00826EFA">
        <w:trPr>
          <w:trHeight w:val="551"/>
        </w:trPr>
        <w:tc>
          <w:tcPr>
            <w:tcW w:w="42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  <w:r w:rsidRPr="00826EFA"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676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rPr>
                <w:color w:val="222222"/>
                <w:sz w:val="21"/>
                <w:szCs w:val="21"/>
              </w:rPr>
            </w:pPr>
          </w:p>
        </w:tc>
        <w:tc>
          <w:tcPr>
            <w:tcW w:w="3349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</w:p>
        </w:tc>
        <w:tc>
          <w:tcPr>
            <w:tcW w:w="3211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</w:p>
        </w:tc>
      </w:tr>
      <w:tr w:rsidR="00D54B03" w:rsidRPr="00826EFA" w:rsidTr="00826EFA">
        <w:tc>
          <w:tcPr>
            <w:tcW w:w="429" w:type="dxa"/>
          </w:tcPr>
          <w:p w:rsidR="00D54B03" w:rsidRPr="00826EFA" w:rsidRDefault="00D54B03" w:rsidP="00826EFA">
            <w:pPr>
              <w:spacing w:line="480" w:lineRule="auto"/>
              <w:ind w:right="251"/>
              <w:jc w:val="center"/>
            </w:pPr>
            <w:r w:rsidRPr="00826EFA">
              <w:rPr>
                <w:sz w:val="22"/>
                <w:szCs w:val="22"/>
              </w:rPr>
              <w:t>2</w:t>
            </w:r>
          </w:p>
        </w:tc>
        <w:tc>
          <w:tcPr>
            <w:tcW w:w="6761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</w:tr>
      <w:tr w:rsidR="00D54B03" w:rsidRPr="00826EFA" w:rsidTr="00826EFA">
        <w:tc>
          <w:tcPr>
            <w:tcW w:w="429" w:type="dxa"/>
          </w:tcPr>
          <w:p w:rsidR="00D54B03" w:rsidRPr="00826EFA" w:rsidRDefault="00D54B03" w:rsidP="00826EFA">
            <w:pPr>
              <w:spacing w:line="480" w:lineRule="auto"/>
              <w:ind w:right="251"/>
              <w:jc w:val="center"/>
            </w:pPr>
            <w:r w:rsidRPr="00826EFA">
              <w:rPr>
                <w:sz w:val="22"/>
                <w:szCs w:val="22"/>
              </w:rPr>
              <w:t>3</w:t>
            </w:r>
          </w:p>
        </w:tc>
        <w:tc>
          <w:tcPr>
            <w:tcW w:w="6761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D54B03" w:rsidRPr="00826EFA" w:rsidRDefault="00D54B03" w:rsidP="00826EFA">
            <w:pPr>
              <w:spacing w:line="480" w:lineRule="auto"/>
              <w:ind w:right="251"/>
            </w:pPr>
          </w:p>
        </w:tc>
      </w:tr>
    </w:tbl>
    <w:p w:rsidR="00D54B03" w:rsidRPr="002C3825" w:rsidRDefault="00D54B03" w:rsidP="00DE14C3">
      <w:pPr>
        <w:tabs>
          <w:tab w:val="right" w:leader="underscore" w:pos="10206"/>
        </w:tabs>
        <w:ind w:right="251"/>
        <w:jc w:val="both"/>
      </w:pPr>
    </w:p>
    <w:p w:rsidR="00D54B03" w:rsidRPr="006D37DE" w:rsidRDefault="00D54B03" w:rsidP="00DE14C3">
      <w:pPr>
        <w:tabs>
          <w:tab w:val="right" w:leader="underscore" w:pos="10206"/>
        </w:tabs>
        <w:ind w:right="251"/>
        <w:jc w:val="both"/>
        <w:rPr>
          <w:sz w:val="28"/>
          <w:szCs w:val="28"/>
        </w:rPr>
      </w:pPr>
    </w:p>
    <w:p w:rsidR="00D54B03" w:rsidRPr="0091352F" w:rsidRDefault="00D54B03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D54B03" w:rsidRPr="0091352F" w:rsidRDefault="00D54B03" w:rsidP="0073066C">
      <w:pPr>
        <w:spacing w:line="276" w:lineRule="auto"/>
        <w:ind w:left="4813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73066C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8"/>
          <w:szCs w:val="28"/>
        </w:rPr>
        <w:t>.</w:t>
      </w:r>
    </w:p>
    <w:p w:rsidR="00D54B03" w:rsidRPr="0091352F" w:rsidRDefault="00D54B03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D54B03" w:rsidRPr="0091352F" w:rsidRDefault="00D54B03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DE14C3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DE14C3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Pr="006E7BD5" w:rsidRDefault="00D54B03" w:rsidP="00DE14C3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</w:t>
      </w:r>
      <w:r>
        <w:rPr>
          <w:i/>
          <w:lang w:eastAsia="en-US"/>
        </w:rPr>
        <w:t xml:space="preserve">              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Pr="004B5486" w:rsidRDefault="00D54B03" w:rsidP="00DE14C3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 </w:t>
      </w:r>
      <w:r w:rsidRPr="004B5486">
        <w:rPr>
          <w:i/>
          <w:lang w:eastAsia="en-US"/>
        </w:rPr>
        <w:t xml:space="preserve">принявшего заявление                </w:t>
      </w:r>
    </w:p>
    <w:p w:rsidR="00D54B03" w:rsidRPr="00077C3C" w:rsidRDefault="00D54B03" w:rsidP="00FB5FE0">
      <w:pPr>
        <w:jc w:val="right"/>
      </w:pPr>
    </w:p>
    <w:p w:rsidR="00D54B03" w:rsidRDefault="00D54B03">
      <w:pPr>
        <w:widowControl/>
        <w:autoSpaceDE/>
        <w:autoSpaceDN/>
        <w:adjustRightInd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D54B03" w:rsidRDefault="00D54B03" w:rsidP="006D37DE">
      <w:pPr>
        <w:jc w:val="right"/>
        <w:rPr>
          <w:lang w:eastAsia="en-US"/>
        </w:rPr>
      </w:pPr>
      <w:r>
        <w:rPr>
          <w:lang w:eastAsia="en-US"/>
        </w:rPr>
        <w:t>Приложение № 2</w:t>
      </w:r>
    </w:p>
    <w:p w:rsidR="00D54B03" w:rsidRDefault="00D54B03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54B03" w:rsidRPr="00077C3C" w:rsidRDefault="00D54B03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D54B03" w:rsidRPr="004B5486" w:rsidRDefault="00D54B03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D54B03" w:rsidRPr="004B5486" w:rsidRDefault="00D54B03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D54B03" w:rsidRDefault="00D54B03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54B03" w:rsidRPr="004B5486" w:rsidRDefault="00D54B03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(адрес фактического проживания)            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D54B03" w:rsidRPr="002C056F" w:rsidRDefault="00D54B03" w:rsidP="00FB5FE0">
      <w:pPr>
        <w:jc w:val="center"/>
        <w:rPr>
          <w:sz w:val="28"/>
          <w:szCs w:val="28"/>
          <w:lang w:eastAsia="en-US"/>
        </w:rPr>
      </w:pPr>
    </w:p>
    <w:p w:rsidR="00D54B03" w:rsidRPr="002C056F" w:rsidRDefault="00D54B03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D54B03" w:rsidRDefault="00D54B03" w:rsidP="00FB5FE0">
      <w:pPr>
        <w:rPr>
          <w:lang w:eastAsia="en-US"/>
        </w:rPr>
      </w:pPr>
    </w:p>
    <w:p w:rsidR="00D54B03" w:rsidRDefault="00D54B03" w:rsidP="00FB5FE0">
      <w:pPr>
        <w:rPr>
          <w:lang w:eastAsia="en-US"/>
        </w:rPr>
      </w:pPr>
    </w:p>
    <w:p w:rsidR="00D54B03" w:rsidRDefault="00D54B03" w:rsidP="00FB5FE0">
      <w:pPr>
        <w:rPr>
          <w:lang w:eastAsia="en-US"/>
        </w:rPr>
      </w:pPr>
    </w:p>
    <w:p w:rsidR="00D54B03" w:rsidRPr="002C056F" w:rsidRDefault="00D54B03" w:rsidP="006D37DE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Прошу приостановить выплату ежемесячной доплаты к страховой</w:t>
      </w:r>
      <w:r>
        <w:rPr>
          <w:sz w:val="28"/>
          <w:szCs w:val="28"/>
          <w:lang w:eastAsia="en-US"/>
        </w:rPr>
        <w:t xml:space="preserve"> пенсии </w:t>
      </w:r>
      <w:r w:rsidRPr="002C056F">
        <w:rPr>
          <w:sz w:val="28"/>
          <w:szCs w:val="28"/>
          <w:lang w:eastAsia="en-US"/>
        </w:rPr>
        <w:t>по старости (по инвалидности) с _____________ года в связи с</w:t>
      </w:r>
      <w:r>
        <w:rPr>
          <w:sz w:val="28"/>
          <w:szCs w:val="28"/>
          <w:lang w:eastAsia="en-US"/>
        </w:rPr>
        <w:t>____________________________________________________________________________</w:t>
      </w:r>
    </w:p>
    <w:p w:rsidR="00D54B03" w:rsidRPr="002C056F" w:rsidRDefault="00D54B03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______________________________________________________________</w:t>
      </w:r>
      <w:r>
        <w:rPr>
          <w:sz w:val="28"/>
          <w:szCs w:val="28"/>
          <w:lang w:eastAsia="en-US"/>
        </w:rPr>
        <w:t>__</w:t>
      </w:r>
      <w:r w:rsidRPr="002C056F">
        <w:rPr>
          <w:sz w:val="28"/>
          <w:szCs w:val="28"/>
          <w:lang w:eastAsia="en-US"/>
        </w:rPr>
        <w:t>_____________</w:t>
      </w:r>
      <w:r>
        <w:rPr>
          <w:sz w:val="28"/>
          <w:szCs w:val="28"/>
          <w:lang w:eastAsia="en-US"/>
        </w:rPr>
        <w:t>________________________</w:t>
      </w:r>
    </w:p>
    <w:p w:rsidR="00D54B03" w:rsidRDefault="00D54B03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D54B03" w:rsidRDefault="00D54B03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D54B03" w:rsidRDefault="00D54B03" w:rsidP="00091E02">
      <w:pPr>
        <w:spacing w:line="276" w:lineRule="auto"/>
        <w:ind w:firstLine="709"/>
        <w:jc w:val="both"/>
      </w:pPr>
    </w:p>
    <w:p w:rsidR="00D54B03" w:rsidRPr="0091352F" w:rsidRDefault="00D54B03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D54B03" w:rsidRPr="0091352F" w:rsidRDefault="00D54B03" w:rsidP="0073066C">
      <w:pPr>
        <w:spacing w:line="276" w:lineRule="auto"/>
        <w:ind w:left="4813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73066C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</w:t>
      </w:r>
      <w:r>
        <w:rPr>
          <w:sz w:val="28"/>
          <w:szCs w:val="28"/>
        </w:rPr>
        <w:t xml:space="preserve"> документов).</w:t>
      </w:r>
    </w:p>
    <w:p w:rsidR="00D54B03" w:rsidRPr="0091352F" w:rsidRDefault="00D54B03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D54B03" w:rsidRPr="0091352F" w:rsidRDefault="00D54B03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6D37DE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</w:t>
      </w:r>
      <w:r w:rsidRPr="004B5486">
        <w:rPr>
          <w:i/>
          <w:lang w:eastAsia="en-US"/>
        </w:rPr>
        <w:t xml:space="preserve">принявшего заявление                </w:t>
      </w:r>
    </w:p>
    <w:p w:rsidR="00D54B03" w:rsidRDefault="00D54B0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D54B03" w:rsidRDefault="00D54B03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54B03" w:rsidRDefault="00D54B03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54B03" w:rsidRDefault="00D54B03" w:rsidP="00FB5F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54B03" w:rsidRPr="00077C3C" w:rsidRDefault="00D54B03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D54B03" w:rsidRPr="004B5486" w:rsidRDefault="00D54B03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(Ф.И.О. заявителя)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D54B03" w:rsidRPr="004B5486" w:rsidRDefault="00D54B03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D54B03" w:rsidRDefault="00D54B03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54B03" w:rsidRPr="004B5486" w:rsidRDefault="00D54B03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D54B03" w:rsidRPr="00077C3C" w:rsidRDefault="00D54B03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54B03" w:rsidRPr="004B5486" w:rsidRDefault="00D54B03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(телефон)</w:t>
      </w:r>
    </w:p>
    <w:p w:rsidR="00D54B03" w:rsidRPr="006D37DE" w:rsidRDefault="00D54B03" w:rsidP="00FB5FE0">
      <w:pPr>
        <w:rPr>
          <w:lang w:eastAsia="en-US"/>
        </w:rPr>
      </w:pPr>
    </w:p>
    <w:p w:rsidR="00D54B03" w:rsidRPr="002C056F" w:rsidRDefault="00D54B03" w:rsidP="00FB5FE0">
      <w:pPr>
        <w:jc w:val="center"/>
        <w:rPr>
          <w:sz w:val="28"/>
          <w:szCs w:val="28"/>
          <w:lang w:eastAsia="en-US"/>
        </w:rPr>
      </w:pPr>
    </w:p>
    <w:p w:rsidR="00D54B03" w:rsidRPr="002C056F" w:rsidRDefault="00D54B03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D54B03" w:rsidRDefault="00D54B03" w:rsidP="00FB5FE0">
      <w:pPr>
        <w:rPr>
          <w:lang w:eastAsia="en-US"/>
        </w:rPr>
      </w:pPr>
    </w:p>
    <w:p w:rsidR="00D54B03" w:rsidRPr="00477C57" w:rsidRDefault="00D54B03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477C57">
        <w:rPr>
          <w:sz w:val="28"/>
          <w:szCs w:val="28"/>
          <w:lang w:eastAsia="en-US"/>
        </w:rPr>
        <w:t>Прошу возобновить выплату</w:t>
      </w:r>
      <w:r>
        <w:rPr>
          <w:sz w:val="28"/>
          <w:szCs w:val="28"/>
          <w:lang w:eastAsia="en-US"/>
        </w:rPr>
        <w:t xml:space="preserve"> ежемесячной доплаты к страховой пенсии по </w:t>
      </w:r>
      <w:r w:rsidRPr="00477C57">
        <w:rPr>
          <w:sz w:val="28"/>
          <w:szCs w:val="28"/>
          <w:lang w:eastAsia="en-US"/>
        </w:rPr>
        <w:t>старости (по инвалидности) с _____________ года в связи с _______________</w:t>
      </w:r>
      <w:r>
        <w:rPr>
          <w:sz w:val="28"/>
          <w:szCs w:val="28"/>
          <w:lang w:eastAsia="en-US"/>
        </w:rPr>
        <w:t>_____________________________________________________________</w:t>
      </w:r>
    </w:p>
    <w:p w:rsidR="00D54B03" w:rsidRDefault="00D54B03" w:rsidP="00534D74">
      <w:pPr>
        <w:spacing w:line="360" w:lineRule="auto"/>
        <w:jc w:val="both"/>
        <w:rPr>
          <w:sz w:val="28"/>
          <w:szCs w:val="28"/>
          <w:lang w:eastAsia="en-US"/>
        </w:rPr>
      </w:pPr>
    </w:p>
    <w:p w:rsidR="00D54B03" w:rsidRPr="007B3FD0" w:rsidRDefault="00D54B03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D54B03" w:rsidRDefault="00D54B03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D54B03" w:rsidRDefault="00D54B03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B03" w:rsidRPr="00386A87" w:rsidRDefault="00D54B03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Прошу перечислять ежемесячную доплату к страховой пенсии по старости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A87">
        <w:rPr>
          <w:rFonts w:ascii="Times New Roman" w:hAnsi="Times New Roman" w:cs="Times New Roman"/>
          <w:sz w:val="28"/>
          <w:szCs w:val="28"/>
        </w:rPr>
        <w:t xml:space="preserve">(по инвалидности) на расчетный счет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54B03" w:rsidRDefault="00D54B03" w:rsidP="00534D74">
      <w:pPr>
        <w:pStyle w:val="ConsPlusNonformat"/>
        <w:spacing w:line="276" w:lineRule="auto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54B03" w:rsidRDefault="00D54B03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54B03" w:rsidRPr="00F7268E" w:rsidRDefault="00D54B03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D54B03" w:rsidRPr="002C3825" w:rsidRDefault="00D54B03" w:rsidP="00FB5FE0">
      <w:pPr>
        <w:tabs>
          <w:tab w:val="right" w:leader="underscore" w:pos="10206"/>
        </w:tabs>
        <w:jc w:val="both"/>
      </w:pPr>
    </w:p>
    <w:tbl>
      <w:tblPr>
        <w:tblW w:w="13808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9"/>
        <w:gridCol w:w="6800"/>
        <w:gridCol w:w="3359"/>
        <w:gridCol w:w="3220"/>
      </w:tblGrid>
      <w:tr w:rsidR="00D54B03" w:rsidRPr="00826EFA" w:rsidTr="00826EFA">
        <w:tc>
          <w:tcPr>
            <w:tcW w:w="236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91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402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6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D54B03" w:rsidRPr="00826EFA" w:rsidTr="00826EFA">
        <w:tc>
          <w:tcPr>
            <w:tcW w:w="236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91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D54B03" w:rsidRPr="00826EFA" w:rsidTr="00826EFA">
        <w:trPr>
          <w:trHeight w:val="551"/>
        </w:trPr>
        <w:tc>
          <w:tcPr>
            <w:tcW w:w="236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  <w:r w:rsidRPr="00826EFA"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691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rPr>
                <w:color w:val="222222"/>
                <w:sz w:val="21"/>
                <w:szCs w:val="21"/>
              </w:rPr>
            </w:pPr>
          </w:p>
        </w:tc>
        <w:tc>
          <w:tcPr>
            <w:tcW w:w="3402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</w:p>
        </w:tc>
        <w:tc>
          <w:tcPr>
            <w:tcW w:w="3260" w:type="dxa"/>
          </w:tcPr>
          <w:p w:rsidR="00D54B03" w:rsidRPr="00826EFA" w:rsidRDefault="00D54B03" w:rsidP="00826EFA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</w:p>
        </w:tc>
      </w:tr>
      <w:tr w:rsidR="00D54B03" w:rsidRPr="00826EFA" w:rsidTr="00826EFA">
        <w:tc>
          <w:tcPr>
            <w:tcW w:w="236" w:type="dxa"/>
          </w:tcPr>
          <w:p w:rsidR="00D54B03" w:rsidRPr="00826EFA" w:rsidRDefault="00D54B03" w:rsidP="00826EFA">
            <w:pPr>
              <w:spacing w:line="480" w:lineRule="auto"/>
              <w:jc w:val="center"/>
            </w:pPr>
            <w:r w:rsidRPr="00826EFA">
              <w:rPr>
                <w:sz w:val="22"/>
                <w:szCs w:val="22"/>
              </w:rPr>
              <w:t>2</w:t>
            </w:r>
          </w:p>
        </w:tc>
        <w:tc>
          <w:tcPr>
            <w:tcW w:w="6910" w:type="dxa"/>
          </w:tcPr>
          <w:p w:rsidR="00D54B03" w:rsidRPr="00826EFA" w:rsidRDefault="00D54B03" w:rsidP="00826EFA">
            <w:pPr>
              <w:spacing w:line="480" w:lineRule="auto"/>
            </w:pPr>
          </w:p>
        </w:tc>
        <w:tc>
          <w:tcPr>
            <w:tcW w:w="3402" w:type="dxa"/>
          </w:tcPr>
          <w:p w:rsidR="00D54B03" w:rsidRPr="00826EFA" w:rsidRDefault="00D54B03" w:rsidP="00826EFA">
            <w:pPr>
              <w:spacing w:line="480" w:lineRule="auto"/>
            </w:pPr>
          </w:p>
        </w:tc>
        <w:tc>
          <w:tcPr>
            <w:tcW w:w="3260" w:type="dxa"/>
          </w:tcPr>
          <w:p w:rsidR="00D54B03" w:rsidRPr="00826EFA" w:rsidRDefault="00D54B03" w:rsidP="00826EFA">
            <w:pPr>
              <w:spacing w:line="480" w:lineRule="auto"/>
            </w:pPr>
          </w:p>
        </w:tc>
      </w:tr>
      <w:tr w:rsidR="00D54B03" w:rsidRPr="00826EFA" w:rsidTr="00826EFA">
        <w:tc>
          <w:tcPr>
            <w:tcW w:w="236" w:type="dxa"/>
          </w:tcPr>
          <w:p w:rsidR="00D54B03" w:rsidRPr="00826EFA" w:rsidRDefault="00D54B03" w:rsidP="00826EFA">
            <w:pPr>
              <w:spacing w:line="480" w:lineRule="auto"/>
              <w:jc w:val="center"/>
            </w:pPr>
            <w:r w:rsidRPr="00826EFA">
              <w:rPr>
                <w:sz w:val="22"/>
                <w:szCs w:val="22"/>
              </w:rPr>
              <w:t>3</w:t>
            </w:r>
          </w:p>
        </w:tc>
        <w:tc>
          <w:tcPr>
            <w:tcW w:w="6910" w:type="dxa"/>
          </w:tcPr>
          <w:p w:rsidR="00D54B03" w:rsidRPr="00826EFA" w:rsidRDefault="00D54B03" w:rsidP="00826EFA">
            <w:pPr>
              <w:spacing w:line="480" w:lineRule="auto"/>
            </w:pPr>
          </w:p>
        </w:tc>
        <w:tc>
          <w:tcPr>
            <w:tcW w:w="3402" w:type="dxa"/>
          </w:tcPr>
          <w:p w:rsidR="00D54B03" w:rsidRPr="00826EFA" w:rsidRDefault="00D54B03" w:rsidP="00826EFA">
            <w:pPr>
              <w:spacing w:line="480" w:lineRule="auto"/>
            </w:pPr>
          </w:p>
        </w:tc>
        <w:tc>
          <w:tcPr>
            <w:tcW w:w="3260" w:type="dxa"/>
          </w:tcPr>
          <w:p w:rsidR="00D54B03" w:rsidRPr="00826EFA" w:rsidRDefault="00D54B03" w:rsidP="00826EFA">
            <w:pPr>
              <w:spacing w:line="480" w:lineRule="auto"/>
            </w:pPr>
          </w:p>
        </w:tc>
      </w:tr>
    </w:tbl>
    <w:p w:rsidR="00D54B03" w:rsidRDefault="00D54B03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D54B03" w:rsidRDefault="00D54B03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D54B03" w:rsidRDefault="00D54B03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D54B03" w:rsidRPr="0091352F" w:rsidRDefault="00D54B03" w:rsidP="0073066C">
      <w:pPr>
        <w:spacing w:line="276" w:lineRule="auto"/>
        <w:ind w:right="109"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D54B03" w:rsidRPr="0091352F" w:rsidRDefault="00D54B03" w:rsidP="0073066C">
      <w:pPr>
        <w:spacing w:line="276" w:lineRule="auto"/>
        <w:ind w:left="4813" w:right="109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73066C">
      <w:pPr>
        <w:spacing w:line="276" w:lineRule="auto"/>
        <w:ind w:right="1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 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8"/>
          <w:szCs w:val="28"/>
        </w:rPr>
        <w:t>.</w:t>
      </w:r>
    </w:p>
    <w:p w:rsidR="00D54B03" w:rsidRPr="0091352F" w:rsidRDefault="00D54B03" w:rsidP="0073066C">
      <w:pPr>
        <w:pStyle w:val="ConsPlusNonformat"/>
        <w:ind w:right="1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D54B03" w:rsidRPr="0091352F" w:rsidRDefault="00D54B03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73066C">
      <w:pPr>
        <w:pStyle w:val="ConsPlusNonformat"/>
        <w:spacing w:before="120" w:line="276" w:lineRule="auto"/>
        <w:ind w:right="1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6D37DE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</w:t>
      </w:r>
      <w:r>
        <w:rPr>
          <w:i/>
          <w:lang w:eastAsia="en-US"/>
        </w:rPr>
        <w:t xml:space="preserve">           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</w:t>
      </w:r>
      <w:r w:rsidRPr="004B5486">
        <w:rPr>
          <w:i/>
          <w:lang w:eastAsia="en-US"/>
        </w:rPr>
        <w:t>прин</w:t>
      </w:r>
      <w:r>
        <w:rPr>
          <w:i/>
          <w:lang w:eastAsia="en-US"/>
        </w:rPr>
        <w:t xml:space="preserve">явшего заявление </w:t>
      </w: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362209">
      <w:pPr>
        <w:jc w:val="right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Приложение № 1а</w:t>
      </w:r>
    </w:p>
    <w:p w:rsidR="00D54B03" w:rsidRDefault="00D54B03" w:rsidP="00362209">
      <w:pPr>
        <w:pStyle w:val="ConsPlusNonformat"/>
      </w:pPr>
    </w:p>
    <w:p w:rsidR="00D54B03" w:rsidRPr="00077C3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54B03" w:rsidRPr="009C20AC" w:rsidRDefault="00D54B03" w:rsidP="0036220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</w:p>
    <w:p w:rsidR="00D54B03" w:rsidRPr="004B5486" w:rsidRDefault="00D54B03" w:rsidP="0036220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  <w:r w:rsidRPr="00077C3C">
        <w:rPr>
          <w:rFonts w:ascii="Times New Roman" w:hAnsi="Times New Roman" w:cs="Times New Roman"/>
          <w:sz w:val="28"/>
          <w:szCs w:val="28"/>
        </w:rPr>
        <w:t>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D54B03" w:rsidRDefault="00D54B03" w:rsidP="00362209">
      <w:pPr>
        <w:pStyle w:val="ConsPlusNonformat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 xml:space="preserve">  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(адрес регистрации)</w:t>
      </w:r>
    </w:p>
    <w:p w:rsidR="00D54B03" w:rsidRPr="004B5486" w:rsidRDefault="00D54B03" w:rsidP="00362209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77C3C">
        <w:rPr>
          <w:rFonts w:ascii="Times New Roman" w:hAnsi="Times New Roman" w:cs="Times New Roman"/>
          <w:sz w:val="28"/>
          <w:szCs w:val="28"/>
        </w:rPr>
        <w:t>_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(адрес фактического проживания)             </w:t>
      </w:r>
    </w:p>
    <w:p w:rsidR="00D54B03" w:rsidRPr="009C20A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>8-000-00-00-000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>(телефон)</w:t>
      </w:r>
    </w:p>
    <w:p w:rsidR="00D54B03" w:rsidRPr="00077C3C" w:rsidRDefault="00D54B03" w:rsidP="0036220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54B03" w:rsidRPr="00077C3C" w:rsidRDefault="00D54B03" w:rsidP="00362209">
      <w:pPr>
        <w:pStyle w:val="ConsPlusNonformat"/>
        <w:ind w:right="251"/>
        <w:jc w:val="center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>Заявление</w:t>
      </w:r>
    </w:p>
    <w:p w:rsidR="00D54B03" w:rsidRPr="00077C3C" w:rsidRDefault="00D54B03" w:rsidP="00362209">
      <w:pPr>
        <w:pStyle w:val="ConsPlusNonformat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D54B03" w:rsidRDefault="00D54B03" w:rsidP="00362209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107C86">
        <w:rPr>
          <w:rFonts w:ascii="Times New Roman" w:hAnsi="Times New Roman" w:cs="Times New Roman"/>
          <w:sz w:val="28"/>
          <w:szCs w:val="28"/>
        </w:rPr>
        <w:t xml:space="preserve">В соответствии со статьей 11 Закона Республики Карелия от 24 июля 2007 года № 1107-ЗРК «О муниципальной службе в Республике Карелия», Уставом 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  <w:r w:rsidRPr="00107C86">
        <w:rPr>
          <w:rFonts w:ascii="Times New Roman" w:hAnsi="Times New Roman" w:cs="Times New Roman"/>
          <w:sz w:val="28"/>
          <w:szCs w:val="28"/>
        </w:rPr>
        <w:t xml:space="preserve"> прошу установить мне ежемесячную доплату к назначенной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107C86">
        <w:rPr>
          <w:rFonts w:ascii="Times New Roman" w:hAnsi="Times New Roman" w:cs="Times New Roman"/>
          <w:sz w:val="28"/>
          <w:szCs w:val="28"/>
        </w:rPr>
        <w:t xml:space="preserve">вой пенсии по старости (инвалидности) 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страховой пенсии по старости</w:t>
      </w:r>
      <w:r w:rsidRPr="00107C86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54B03" w:rsidRPr="004B5486" w:rsidRDefault="00D54B03" w:rsidP="00362209">
      <w:pPr>
        <w:pStyle w:val="ConsPlusNonformat"/>
        <w:spacing w:line="276" w:lineRule="auto"/>
        <w:ind w:right="25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(вид назначенной пенсии)</w:t>
      </w:r>
    </w:p>
    <w:p w:rsidR="00D54B03" w:rsidRPr="007B3FD0" w:rsidRDefault="00D54B03" w:rsidP="00362209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54B03" w:rsidRDefault="00D54B03" w:rsidP="00362209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D54B03" w:rsidRPr="00386A87" w:rsidRDefault="00D54B03" w:rsidP="00362209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Прошу перечислять ежемесячную доплату к страховой пенсии по старости(по инвалидности) на расчетный счет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00000000000000000000</w:t>
      </w:r>
      <w:r w:rsidRPr="00386A87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54B03" w:rsidRDefault="00D54B03" w:rsidP="00362209">
      <w:pPr>
        <w:pStyle w:val="ConsPlusNonformat"/>
        <w:spacing w:line="276" w:lineRule="auto"/>
        <w:ind w:right="251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открытый в 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__Северо – Западном банке АО Сбербанк Российской Федерации</w:t>
      </w:r>
      <w:r w:rsidRPr="00386A87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54B03" w:rsidRPr="00F7268E" w:rsidRDefault="00D54B03" w:rsidP="00362209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D54B03" w:rsidRPr="002C3825" w:rsidRDefault="00D54B03" w:rsidP="00362209">
      <w:pPr>
        <w:tabs>
          <w:tab w:val="right" w:leader="underscore" w:pos="10206"/>
        </w:tabs>
        <w:ind w:right="251"/>
        <w:jc w:val="both"/>
      </w:pP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6619"/>
        <w:gridCol w:w="3293"/>
        <w:gridCol w:w="3159"/>
      </w:tblGrid>
      <w:tr w:rsidR="00D54B03" w:rsidRPr="00826EFA" w:rsidTr="00FE2CD6">
        <w:tc>
          <w:tcPr>
            <w:tcW w:w="67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61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293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15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D54B03" w:rsidRPr="00826EFA" w:rsidTr="00FE2CD6">
        <w:tc>
          <w:tcPr>
            <w:tcW w:w="67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61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293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15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>копию  трудовой книжки, заверенную  нотариально или кадровой службой по месту работы, иные документы, подтверждающие стаж муниципальной службы</w:t>
            </w: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>копию  распоряжения об освобождении гражданина от должности муниципальной службы</w:t>
            </w: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>документ, подтверждающий размер месячного должностного оклада</w:t>
            </w: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jc w:val="both"/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>документ из органов, осуществляющих пенсионное обеспечение, о назначении  страховой пенсии по старости (инвалидности).</w:t>
            </w:r>
          </w:p>
          <w:p w:rsidR="00D54B03" w:rsidRPr="009837CA" w:rsidRDefault="00D54B03" w:rsidP="00FE2CD6">
            <w:pPr>
              <w:rPr>
                <w:sz w:val="28"/>
                <w:szCs w:val="28"/>
              </w:rPr>
            </w:pP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54B03" w:rsidRPr="002C3825" w:rsidRDefault="00D54B03" w:rsidP="00362209">
      <w:pPr>
        <w:tabs>
          <w:tab w:val="right" w:leader="underscore" w:pos="10206"/>
        </w:tabs>
        <w:ind w:right="251"/>
        <w:jc w:val="both"/>
      </w:pPr>
    </w:p>
    <w:p w:rsidR="00D54B03" w:rsidRPr="0091352F" w:rsidRDefault="00D54B03" w:rsidP="00362209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Настоящим даю согласие Администрации </w:t>
      </w:r>
      <w:r w:rsidRPr="00F27383">
        <w:rPr>
          <w:sz w:val="28"/>
          <w:szCs w:val="28"/>
          <w:u w:val="single"/>
        </w:rPr>
        <w:t>Лоухского муниципального района</w:t>
      </w:r>
      <w:r>
        <w:rPr>
          <w:sz w:val="28"/>
          <w:szCs w:val="28"/>
        </w:rPr>
        <w:t>___________</w:t>
      </w:r>
      <w:r w:rsidRPr="0091352F">
        <w:rPr>
          <w:sz w:val="28"/>
          <w:szCs w:val="28"/>
        </w:rPr>
        <w:t>_______  на обработку,</w:t>
      </w:r>
    </w:p>
    <w:p w:rsidR="00D54B03" w:rsidRPr="0091352F" w:rsidRDefault="00D54B03" w:rsidP="00362209">
      <w:pPr>
        <w:spacing w:line="276" w:lineRule="auto"/>
        <w:ind w:left="4813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362209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8"/>
          <w:szCs w:val="28"/>
        </w:rPr>
        <w:t>.</w:t>
      </w:r>
    </w:p>
    <w:p w:rsidR="00D54B03" w:rsidRPr="0091352F" w:rsidRDefault="00D54B03" w:rsidP="003622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Настоящее согласие действует </w:t>
      </w:r>
      <w:r w:rsidRPr="009837CA">
        <w:rPr>
          <w:rFonts w:ascii="Times New Roman" w:hAnsi="Times New Roman" w:cs="Times New Roman"/>
          <w:sz w:val="28"/>
          <w:szCs w:val="28"/>
          <w:u w:val="single"/>
        </w:rPr>
        <w:t>_ в течение периода с момента предоставления персональных данных до момента получения результата муниципальной услуги _______________________________________________________________________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36220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362209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362209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>«__</w:t>
      </w:r>
      <w:r w:rsidRPr="009837CA">
        <w:rPr>
          <w:sz w:val="28"/>
          <w:szCs w:val="28"/>
          <w:u w:val="single"/>
          <w:lang w:eastAsia="en-US"/>
        </w:rPr>
        <w:t>0</w:t>
      </w:r>
      <w:r>
        <w:rPr>
          <w:sz w:val="28"/>
          <w:szCs w:val="28"/>
          <w:u w:val="single"/>
          <w:lang w:eastAsia="en-US"/>
        </w:rPr>
        <w:t>0</w:t>
      </w:r>
      <w:r w:rsidRPr="009837CA">
        <w:rPr>
          <w:sz w:val="28"/>
          <w:szCs w:val="28"/>
          <w:u w:val="single"/>
          <w:lang w:eastAsia="en-US"/>
        </w:rPr>
        <w:t>_</w:t>
      </w:r>
      <w:r>
        <w:rPr>
          <w:lang w:eastAsia="en-US"/>
        </w:rPr>
        <w:t xml:space="preserve">_»  </w:t>
      </w:r>
      <w:r w:rsidRPr="009837CA">
        <w:rPr>
          <w:sz w:val="28"/>
          <w:szCs w:val="28"/>
          <w:lang w:eastAsia="en-US"/>
        </w:rPr>
        <w:t>я</w:t>
      </w:r>
      <w:r w:rsidRPr="009837CA">
        <w:rPr>
          <w:sz w:val="28"/>
          <w:szCs w:val="28"/>
          <w:u w:val="single"/>
          <w:lang w:eastAsia="en-US"/>
        </w:rPr>
        <w:t xml:space="preserve">нваря </w:t>
      </w:r>
      <w:r w:rsidRPr="009837CA">
        <w:rPr>
          <w:sz w:val="28"/>
          <w:szCs w:val="28"/>
          <w:lang w:eastAsia="en-US"/>
        </w:rPr>
        <w:t>_</w:t>
      </w:r>
      <w:r w:rsidRPr="006E7BD5">
        <w:rPr>
          <w:lang w:eastAsia="en-US"/>
        </w:rPr>
        <w:t xml:space="preserve">________ 20 </w:t>
      </w:r>
      <w:r>
        <w:rPr>
          <w:lang w:eastAsia="en-US"/>
        </w:rPr>
        <w:t>17</w:t>
      </w:r>
      <w:r w:rsidRPr="006E7BD5">
        <w:rPr>
          <w:lang w:eastAsia="en-US"/>
        </w:rPr>
        <w:t xml:space="preserve">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</w:t>
      </w:r>
      <w:r w:rsidRPr="009837CA">
        <w:rPr>
          <w:sz w:val="28"/>
          <w:szCs w:val="28"/>
          <w:lang w:eastAsia="en-US"/>
        </w:rPr>
        <w:t>И.И. Иванов</w:t>
      </w:r>
      <w:r>
        <w:rPr>
          <w:lang w:eastAsia="en-US"/>
        </w:rPr>
        <w:t>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</w:t>
      </w:r>
      <w:r>
        <w:rPr>
          <w:i/>
          <w:lang w:eastAsia="en-US"/>
        </w:rPr>
        <w:t xml:space="preserve">              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</w:t>
      </w:r>
      <w:r w:rsidRPr="004B5486">
        <w:rPr>
          <w:i/>
          <w:lang w:eastAsia="en-US"/>
        </w:rPr>
        <w:t xml:space="preserve">принявшего заявление                </w:t>
      </w:r>
    </w:p>
    <w:p w:rsidR="00D54B03" w:rsidRDefault="00D54B03" w:rsidP="00362209">
      <w:pPr>
        <w:widowControl/>
        <w:autoSpaceDE/>
        <w:autoSpaceDN/>
        <w:adjustRightInd/>
        <w:spacing w:after="200" w:line="276" w:lineRule="auto"/>
        <w:rPr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362209">
      <w:pPr>
        <w:jc w:val="right"/>
        <w:rPr>
          <w:lang w:eastAsia="en-US"/>
        </w:rPr>
      </w:pPr>
      <w:r>
        <w:rPr>
          <w:lang w:eastAsia="en-US"/>
        </w:rPr>
        <w:t>Приложение № 2а</w:t>
      </w:r>
    </w:p>
    <w:p w:rsidR="00D54B03" w:rsidRDefault="00D54B03" w:rsidP="0036220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54B03" w:rsidRPr="009C20AC" w:rsidRDefault="00D54B03" w:rsidP="0036220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</w:p>
    <w:p w:rsidR="00D54B03" w:rsidRPr="004B5486" w:rsidRDefault="00D54B03" w:rsidP="0036220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  <w:r w:rsidRPr="00077C3C">
        <w:rPr>
          <w:rFonts w:ascii="Times New Roman" w:hAnsi="Times New Roman" w:cs="Times New Roman"/>
          <w:sz w:val="28"/>
          <w:szCs w:val="28"/>
        </w:rPr>
        <w:t>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D54B03" w:rsidRDefault="00D54B03" w:rsidP="00362209">
      <w:pPr>
        <w:pStyle w:val="ConsPlusNonformat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 xml:space="preserve">  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(адрес регистрации)</w:t>
      </w:r>
    </w:p>
    <w:p w:rsidR="00D54B03" w:rsidRPr="004B5486" w:rsidRDefault="00D54B03" w:rsidP="00362209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77C3C">
        <w:rPr>
          <w:rFonts w:ascii="Times New Roman" w:hAnsi="Times New Roman" w:cs="Times New Roman"/>
          <w:sz w:val="28"/>
          <w:szCs w:val="28"/>
        </w:rPr>
        <w:t>_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(адрес фактического проживания)             </w:t>
      </w:r>
    </w:p>
    <w:p w:rsidR="00D54B03" w:rsidRPr="009C20A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>8-000-00-00-000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>(телефон)</w:t>
      </w:r>
    </w:p>
    <w:p w:rsidR="00D54B03" w:rsidRPr="002C056F" w:rsidRDefault="00D54B03" w:rsidP="00362209">
      <w:pPr>
        <w:jc w:val="center"/>
        <w:rPr>
          <w:sz w:val="28"/>
          <w:szCs w:val="28"/>
          <w:lang w:eastAsia="en-US"/>
        </w:rPr>
      </w:pPr>
    </w:p>
    <w:p w:rsidR="00D54B03" w:rsidRPr="002C056F" w:rsidRDefault="00D54B03" w:rsidP="00362209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D54B03" w:rsidRDefault="00D54B03" w:rsidP="00362209">
      <w:pPr>
        <w:rPr>
          <w:lang w:eastAsia="en-US"/>
        </w:rPr>
      </w:pPr>
    </w:p>
    <w:p w:rsidR="00D54B03" w:rsidRDefault="00D54B03" w:rsidP="00362209">
      <w:pPr>
        <w:rPr>
          <w:lang w:eastAsia="en-US"/>
        </w:rPr>
      </w:pPr>
    </w:p>
    <w:p w:rsidR="00D54B03" w:rsidRDefault="00D54B03" w:rsidP="00362209">
      <w:pPr>
        <w:rPr>
          <w:lang w:eastAsia="en-US"/>
        </w:rPr>
      </w:pPr>
    </w:p>
    <w:p w:rsidR="00D54B03" w:rsidRPr="002C056F" w:rsidRDefault="00D54B03" w:rsidP="00362209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Прошу приостановить выплату ежемесячной доплаты к страховой</w:t>
      </w:r>
      <w:r>
        <w:rPr>
          <w:sz w:val="28"/>
          <w:szCs w:val="28"/>
          <w:lang w:eastAsia="en-US"/>
        </w:rPr>
        <w:t xml:space="preserve"> пенсии </w:t>
      </w:r>
      <w:r w:rsidRPr="002C056F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о старости (по инвалидности) с 01 января 2017 </w:t>
      </w:r>
      <w:r w:rsidRPr="002C056F">
        <w:rPr>
          <w:sz w:val="28"/>
          <w:szCs w:val="28"/>
          <w:lang w:eastAsia="en-US"/>
        </w:rPr>
        <w:t>года в связи с</w:t>
      </w:r>
      <w:r>
        <w:rPr>
          <w:sz w:val="28"/>
          <w:szCs w:val="28"/>
          <w:lang w:eastAsia="en-US"/>
        </w:rPr>
        <w:t xml:space="preserve"> </w:t>
      </w:r>
      <w:r w:rsidRPr="00F7390A">
        <w:rPr>
          <w:sz w:val="28"/>
          <w:szCs w:val="28"/>
          <w:u w:val="single"/>
          <w:lang w:eastAsia="en-US"/>
        </w:rPr>
        <w:t>поступлением на должность государственной (муниципальной)  службы</w:t>
      </w:r>
      <w:r>
        <w:rPr>
          <w:sz w:val="28"/>
          <w:szCs w:val="28"/>
          <w:lang w:eastAsia="en-US"/>
        </w:rPr>
        <w:t xml:space="preserve"> ____________________</w:t>
      </w:r>
    </w:p>
    <w:p w:rsidR="00D54B03" w:rsidRDefault="00D54B03" w:rsidP="00362209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D54B03" w:rsidRPr="0091352F" w:rsidRDefault="00D54B03" w:rsidP="00362209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Настоящим даю согласие Администрации </w:t>
      </w:r>
      <w:r w:rsidRPr="00F27383">
        <w:rPr>
          <w:sz w:val="28"/>
          <w:szCs w:val="28"/>
          <w:u w:val="single"/>
        </w:rPr>
        <w:t>Лоухского муниципального района</w:t>
      </w:r>
      <w:r>
        <w:rPr>
          <w:sz w:val="28"/>
          <w:szCs w:val="28"/>
        </w:rPr>
        <w:t>___________</w:t>
      </w:r>
      <w:r w:rsidRPr="0091352F">
        <w:rPr>
          <w:sz w:val="28"/>
          <w:szCs w:val="28"/>
        </w:rPr>
        <w:t>_______  на обработку,</w:t>
      </w:r>
    </w:p>
    <w:p w:rsidR="00D54B03" w:rsidRPr="0091352F" w:rsidRDefault="00D54B03" w:rsidP="00362209">
      <w:pPr>
        <w:spacing w:line="276" w:lineRule="auto"/>
        <w:ind w:left="4813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362209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8"/>
          <w:szCs w:val="28"/>
        </w:rPr>
        <w:t>.</w:t>
      </w:r>
    </w:p>
    <w:p w:rsidR="00D54B03" w:rsidRPr="0091352F" w:rsidRDefault="00D54B03" w:rsidP="003622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Настоящее согласие действует </w:t>
      </w:r>
      <w:r w:rsidRPr="009837CA">
        <w:rPr>
          <w:rFonts w:ascii="Times New Roman" w:hAnsi="Times New Roman" w:cs="Times New Roman"/>
          <w:sz w:val="28"/>
          <w:szCs w:val="28"/>
          <w:u w:val="single"/>
        </w:rPr>
        <w:t>_ в течение периода с момента предоставления персональных данных до момента получения результата муниципальной услуги _______________________________________________________________________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36220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362209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362209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>«__</w:t>
      </w:r>
      <w:r w:rsidRPr="009837CA">
        <w:rPr>
          <w:sz w:val="28"/>
          <w:szCs w:val="28"/>
          <w:u w:val="single"/>
          <w:lang w:eastAsia="en-US"/>
        </w:rPr>
        <w:t>0</w:t>
      </w:r>
      <w:r>
        <w:rPr>
          <w:sz w:val="28"/>
          <w:szCs w:val="28"/>
          <w:u w:val="single"/>
          <w:lang w:eastAsia="en-US"/>
        </w:rPr>
        <w:t>0</w:t>
      </w:r>
      <w:r w:rsidRPr="009837CA">
        <w:rPr>
          <w:sz w:val="28"/>
          <w:szCs w:val="28"/>
          <w:u w:val="single"/>
          <w:lang w:eastAsia="en-US"/>
        </w:rPr>
        <w:t>_</w:t>
      </w:r>
      <w:r>
        <w:rPr>
          <w:lang w:eastAsia="en-US"/>
        </w:rPr>
        <w:t xml:space="preserve">_»  </w:t>
      </w:r>
      <w:r w:rsidRPr="009837CA">
        <w:rPr>
          <w:sz w:val="28"/>
          <w:szCs w:val="28"/>
          <w:lang w:eastAsia="en-US"/>
        </w:rPr>
        <w:t>я</w:t>
      </w:r>
      <w:r w:rsidRPr="009837CA">
        <w:rPr>
          <w:sz w:val="28"/>
          <w:szCs w:val="28"/>
          <w:u w:val="single"/>
          <w:lang w:eastAsia="en-US"/>
        </w:rPr>
        <w:t xml:space="preserve">нваря </w:t>
      </w:r>
      <w:r w:rsidRPr="009837CA">
        <w:rPr>
          <w:sz w:val="28"/>
          <w:szCs w:val="28"/>
          <w:lang w:eastAsia="en-US"/>
        </w:rPr>
        <w:t>_</w:t>
      </w:r>
      <w:r w:rsidRPr="006E7BD5">
        <w:rPr>
          <w:lang w:eastAsia="en-US"/>
        </w:rPr>
        <w:t xml:space="preserve">________ 20 </w:t>
      </w:r>
      <w:r w:rsidRPr="00F7390A">
        <w:rPr>
          <w:u w:val="single"/>
          <w:lang w:eastAsia="en-US"/>
        </w:rPr>
        <w:t>17</w:t>
      </w:r>
      <w:r w:rsidRPr="006E7BD5">
        <w:rPr>
          <w:lang w:eastAsia="en-US"/>
        </w:rPr>
        <w:t xml:space="preserve">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</w:t>
      </w:r>
      <w:r w:rsidRPr="009837CA">
        <w:rPr>
          <w:sz w:val="28"/>
          <w:szCs w:val="28"/>
          <w:lang w:eastAsia="en-US"/>
        </w:rPr>
        <w:t>И.И. Иванов</w:t>
      </w:r>
      <w:r>
        <w:rPr>
          <w:lang w:eastAsia="en-US"/>
        </w:rPr>
        <w:t>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Default="00D54B03" w:rsidP="00362209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D54B03" w:rsidRDefault="00D54B03" w:rsidP="00362209">
      <w:pPr>
        <w:spacing w:line="276" w:lineRule="auto"/>
        <w:ind w:firstLine="709"/>
        <w:jc w:val="both"/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</w:t>
      </w:r>
      <w:r w:rsidRPr="004B5486">
        <w:rPr>
          <w:i/>
          <w:lang w:eastAsia="en-US"/>
        </w:rPr>
        <w:t xml:space="preserve">принявшего заявление                </w:t>
      </w: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3а</w:t>
      </w:r>
    </w:p>
    <w:p w:rsidR="00D54B03" w:rsidRDefault="00D54B03" w:rsidP="0036220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54B03" w:rsidRPr="009C20AC" w:rsidRDefault="00D54B03" w:rsidP="0036220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</w:p>
    <w:p w:rsidR="00D54B03" w:rsidRPr="004B5486" w:rsidRDefault="00D54B03" w:rsidP="0036220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D54B03" w:rsidRPr="00077C3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  <w:r w:rsidRPr="00077C3C">
        <w:rPr>
          <w:rFonts w:ascii="Times New Roman" w:hAnsi="Times New Roman" w:cs="Times New Roman"/>
          <w:sz w:val="28"/>
          <w:szCs w:val="28"/>
        </w:rPr>
        <w:t>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D54B03" w:rsidRDefault="00D54B03" w:rsidP="00362209">
      <w:pPr>
        <w:pStyle w:val="ConsPlusNonformat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 xml:space="preserve">  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(адрес регистрации)</w:t>
      </w:r>
    </w:p>
    <w:p w:rsidR="00D54B03" w:rsidRPr="004B5486" w:rsidRDefault="00D54B03" w:rsidP="00362209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77C3C">
        <w:rPr>
          <w:rFonts w:ascii="Times New Roman" w:hAnsi="Times New Roman" w:cs="Times New Roman"/>
          <w:sz w:val="28"/>
          <w:szCs w:val="28"/>
        </w:rPr>
        <w:t>_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1866660 Республика Карелия п. Лоухи</w:t>
      </w:r>
      <w:r>
        <w:rPr>
          <w:rFonts w:ascii="Times New Roman" w:hAnsi="Times New Roman" w:cs="Times New Roman"/>
          <w:sz w:val="28"/>
          <w:szCs w:val="28"/>
          <w:u w:val="single"/>
        </w:rPr>
        <w:t>, у</w:t>
      </w:r>
      <w:r w:rsidRPr="009C20AC">
        <w:rPr>
          <w:rFonts w:ascii="Times New Roman" w:hAnsi="Times New Roman" w:cs="Times New Roman"/>
          <w:sz w:val="28"/>
          <w:szCs w:val="28"/>
          <w:u w:val="single"/>
        </w:rPr>
        <w:t>л. Советская, д.0, кв. 0</w:t>
      </w:r>
    </w:p>
    <w:p w:rsidR="00D54B03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(адрес фактического проживания)             </w:t>
      </w:r>
    </w:p>
    <w:p w:rsidR="00D54B03" w:rsidRPr="009C20AC" w:rsidRDefault="00D54B03" w:rsidP="0036220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C20AC">
        <w:rPr>
          <w:rFonts w:ascii="Times New Roman" w:hAnsi="Times New Roman" w:cs="Times New Roman"/>
          <w:sz w:val="28"/>
          <w:szCs w:val="28"/>
          <w:u w:val="single"/>
        </w:rPr>
        <w:t>8-000-00-00-000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D54B03" w:rsidRPr="004B5486" w:rsidRDefault="00D54B03" w:rsidP="0036220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4B5486">
        <w:rPr>
          <w:rFonts w:ascii="Times New Roman" w:hAnsi="Times New Roman" w:cs="Times New Roman"/>
          <w:i/>
          <w:sz w:val="24"/>
          <w:szCs w:val="24"/>
        </w:rPr>
        <w:t>(телефон)</w:t>
      </w:r>
    </w:p>
    <w:p w:rsidR="00D54B03" w:rsidRPr="006D37DE" w:rsidRDefault="00D54B03" w:rsidP="00362209">
      <w:pPr>
        <w:rPr>
          <w:lang w:eastAsia="en-US"/>
        </w:rPr>
      </w:pPr>
    </w:p>
    <w:p w:rsidR="00D54B03" w:rsidRPr="002C056F" w:rsidRDefault="00D54B03" w:rsidP="00362209">
      <w:pPr>
        <w:jc w:val="center"/>
        <w:rPr>
          <w:sz w:val="28"/>
          <w:szCs w:val="28"/>
          <w:lang w:eastAsia="en-US"/>
        </w:rPr>
      </w:pPr>
    </w:p>
    <w:p w:rsidR="00D54B03" w:rsidRPr="002C056F" w:rsidRDefault="00D54B03" w:rsidP="00362209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D54B03" w:rsidRDefault="00D54B03" w:rsidP="00362209">
      <w:pPr>
        <w:rPr>
          <w:lang w:eastAsia="en-US"/>
        </w:rPr>
      </w:pPr>
    </w:p>
    <w:p w:rsidR="00D54B03" w:rsidRPr="00477C57" w:rsidRDefault="00D54B03" w:rsidP="00362209">
      <w:pPr>
        <w:spacing w:line="360" w:lineRule="auto"/>
        <w:jc w:val="both"/>
        <w:rPr>
          <w:sz w:val="28"/>
          <w:szCs w:val="28"/>
          <w:lang w:eastAsia="en-US"/>
        </w:rPr>
      </w:pPr>
      <w:r w:rsidRPr="00477C57">
        <w:rPr>
          <w:sz w:val="28"/>
          <w:szCs w:val="28"/>
          <w:lang w:eastAsia="en-US"/>
        </w:rPr>
        <w:t>Прошу возобновить выплату</w:t>
      </w:r>
      <w:r>
        <w:rPr>
          <w:sz w:val="28"/>
          <w:szCs w:val="28"/>
          <w:lang w:eastAsia="en-US"/>
        </w:rPr>
        <w:t xml:space="preserve"> ежемесячной доплаты к страховой пенсии по </w:t>
      </w:r>
      <w:r w:rsidRPr="00477C57">
        <w:rPr>
          <w:sz w:val="28"/>
          <w:szCs w:val="28"/>
          <w:lang w:eastAsia="en-US"/>
        </w:rPr>
        <w:t>старости (по инвалидности) с</w:t>
      </w:r>
      <w:r>
        <w:rPr>
          <w:sz w:val="28"/>
          <w:szCs w:val="28"/>
          <w:lang w:eastAsia="en-US"/>
        </w:rPr>
        <w:t xml:space="preserve"> </w:t>
      </w:r>
      <w:r w:rsidRPr="006865C4">
        <w:rPr>
          <w:sz w:val="28"/>
          <w:szCs w:val="28"/>
          <w:u w:val="single"/>
          <w:lang w:eastAsia="en-US"/>
        </w:rPr>
        <w:t>01 января 2017 года</w:t>
      </w:r>
      <w:r w:rsidRPr="00477C57">
        <w:rPr>
          <w:sz w:val="28"/>
          <w:szCs w:val="28"/>
          <w:lang w:eastAsia="en-US"/>
        </w:rPr>
        <w:t xml:space="preserve"> в связи с </w:t>
      </w:r>
      <w:r>
        <w:rPr>
          <w:sz w:val="28"/>
          <w:szCs w:val="28"/>
          <w:lang w:eastAsia="en-US"/>
        </w:rPr>
        <w:t>увольнением с д</w:t>
      </w:r>
      <w:r w:rsidRPr="00F7390A">
        <w:rPr>
          <w:sz w:val="28"/>
          <w:szCs w:val="28"/>
          <w:u w:val="single"/>
          <w:lang w:eastAsia="en-US"/>
        </w:rPr>
        <w:t>олжност</w:t>
      </w:r>
      <w:r>
        <w:rPr>
          <w:sz w:val="28"/>
          <w:szCs w:val="28"/>
          <w:u w:val="single"/>
          <w:lang w:eastAsia="en-US"/>
        </w:rPr>
        <w:t>и</w:t>
      </w:r>
      <w:r w:rsidRPr="00F7390A">
        <w:rPr>
          <w:sz w:val="28"/>
          <w:szCs w:val="28"/>
          <w:u w:val="single"/>
          <w:lang w:eastAsia="en-US"/>
        </w:rPr>
        <w:t xml:space="preserve"> государственной (муниципальной)  службы</w:t>
      </w:r>
      <w:r>
        <w:rPr>
          <w:sz w:val="28"/>
          <w:szCs w:val="28"/>
          <w:lang w:eastAsia="en-US"/>
        </w:rPr>
        <w:t xml:space="preserve"> </w:t>
      </w:r>
      <w:r w:rsidRPr="00477C57">
        <w:rPr>
          <w:sz w:val="28"/>
          <w:szCs w:val="28"/>
          <w:lang w:eastAsia="en-US"/>
        </w:rPr>
        <w:t>_______________</w:t>
      </w:r>
      <w:r>
        <w:rPr>
          <w:sz w:val="28"/>
          <w:szCs w:val="28"/>
          <w:lang w:eastAsia="en-US"/>
        </w:rPr>
        <w:t>______________________</w:t>
      </w:r>
    </w:p>
    <w:p w:rsidR="00D54B03" w:rsidRDefault="00D54B03" w:rsidP="00362209">
      <w:pPr>
        <w:spacing w:line="360" w:lineRule="auto"/>
        <w:jc w:val="both"/>
        <w:rPr>
          <w:sz w:val="28"/>
          <w:szCs w:val="28"/>
          <w:lang w:eastAsia="en-US"/>
        </w:rPr>
      </w:pPr>
    </w:p>
    <w:p w:rsidR="00D54B03" w:rsidRPr="007B3FD0" w:rsidRDefault="00D54B03" w:rsidP="00362209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Лоухского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54B03" w:rsidRDefault="00D54B03" w:rsidP="0036220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D54B03" w:rsidRDefault="00D54B03" w:rsidP="0036220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B03" w:rsidRPr="00386A87" w:rsidRDefault="00D54B03" w:rsidP="00362209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Прошу перечислять ежемесячную доплату к страховой пенсии по старости(по инвалидности) на расчетный счет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00000000000000000000</w:t>
      </w:r>
      <w:r w:rsidRPr="00386A87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54B03" w:rsidRDefault="00D54B03" w:rsidP="00362209">
      <w:pPr>
        <w:pStyle w:val="ConsPlusNonformat"/>
        <w:spacing w:line="276" w:lineRule="auto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открытый в </w:t>
      </w:r>
      <w:r w:rsidRPr="00F27383">
        <w:rPr>
          <w:rFonts w:ascii="Times New Roman" w:hAnsi="Times New Roman" w:cs="Times New Roman"/>
          <w:sz w:val="28"/>
          <w:szCs w:val="28"/>
          <w:u w:val="single"/>
        </w:rPr>
        <w:t>__Северо – Западном банке АО Сбербанк Российской Федерации</w:t>
      </w:r>
      <w:r w:rsidRPr="00386A87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54B03" w:rsidRDefault="00D54B03" w:rsidP="00362209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54B03" w:rsidRDefault="00D54B03" w:rsidP="00362209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6619"/>
        <w:gridCol w:w="3293"/>
        <w:gridCol w:w="3159"/>
      </w:tblGrid>
      <w:tr w:rsidR="00D54B03" w:rsidRPr="00826EFA" w:rsidTr="00FE2CD6">
        <w:tc>
          <w:tcPr>
            <w:tcW w:w="67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61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293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15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826EFA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D54B03" w:rsidRPr="00826EFA" w:rsidTr="00FE2CD6">
        <w:tc>
          <w:tcPr>
            <w:tcW w:w="67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61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293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159" w:type="dxa"/>
          </w:tcPr>
          <w:p w:rsidR="00D54B03" w:rsidRPr="00826EFA" w:rsidRDefault="00D54B03" w:rsidP="00FE2CD6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>копию  трудовой книжки, заверенную  нотариально или кадровой службой по месту работы, иные документы, подтверждающие стаж муниципальной службы</w:t>
            </w: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4B03" w:rsidRPr="009837CA" w:rsidTr="00FE2CD6">
        <w:tc>
          <w:tcPr>
            <w:tcW w:w="67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19" w:type="dxa"/>
          </w:tcPr>
          <w:p w:rsidR="00D54B03" w:rsidRPr="009837CA" w:rsidRDefault="00D54B03" w:rsidP="00FE2CD6">
            <w:pPr>
              <w:rPr>
                <w:sz w:val="28"/>
                <w:szCs w:val="28"/>
              </w:rPr>
            </w:pPr>
            <w:r w:rsidRPr="009837CA">
              <w:rPr>
                <w:sz w:val="28"/>
                <w:szCs w:val="28"/>
              </w:rPr>
              <w:t xml:space="preserve">копию  распоряжения </w:t>
            </w:r>
            <w:r>
              <w:rPr>
                <w:sz w:val="28"/>
                <w:szCs w:val="28"/>
              </w:rPr>
              <w:t xml:space="preserve">(приказа) </w:t>
            </w:r>
            <w:r w:rsidRPr="009837CA">
              <w:rPr>
                <w:sz w:val="28"/>
                <w:szCs w:val="28"/>
              </w:rPr>
              <w:t xml:space="preserve">об освобождении гражданина от должности </w:t>
            </w:r>
            <w:r>
              <w:rPr>
                <w:sz w:val="28"/>
                <w:szCs w:val="28"/>
              </w:rPr>
              <w:t>государственной (</w:t>
            </w:r>
            <w:r w:rsidRPr="009837CA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>)</w:t>
            </w:r>
            <w:r w:rsidRPr="009837CA">
              <w:rPr>
                <w:sz w:val="28"/>
                <w:szCs w:val="28"/>
              </w:rPr>
              <w:t xml:space="preserve"> службы</w:t>
            </w:r>
          </w:p>
        </w:tc>
        <w:tc>
          <w:tcPr>
            <w:tcW w:w="3293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9" w:type="dxa"/>
          </w:tcPr>
          <w:p w:rsidR="00D54B03" w:rsidRPr="009837CA" w:rsidRDefault="00D54B03" w:rsidP="00FE2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54B03" w:rsidRPr="00F7268E" w:rsidRDefault="00D54B03" w:rsidP="00362209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54B03" w:rsidRPr="0091352F" w:rsidRDefault="00D54B03" w:rsidP="00362209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Настоящим даю согласие Администрации </w:t>
      </w:r>
      <w:r w:rsidRPr="00F27383">
        <w:rPr>
          <w:sz w:val="28"/>
          <w:szCs w:val="28"/>
          <w:u w:val="single"/>
        </w:rPr>
        <w:t>Лоухского муниципального района</w:t>
      </w:r>
      <w:r>
        <w:rPr>
          <w:sz w:val="28"/>
          <w:szCs w:val="28"/>
        </w:rPr>
        <w:t>___________</w:t>
      </w:r>
      <w:r w:rsidRPr="0091352F">
        <w:rPr>
          <w:sz w:val="28"/>
          <w:szCs w:val="28"/>
        </w:rPr>
        <w:t>_______  на обработку,</w:t>
      </w:r>
    </w:p>
    <w:p w:rsidR="00D54B03" w:rsidRPr="0091352F" w:rsidRDefault="00D54B03" w:rsidP="00362209">
      <w:pPr>
        <w:spacing w:line="276" w:lineRule="auto"/>
        <w:ind w:left="4813" w:firstLine="851"/>
        <w:jc w:val="both"/>
        <w:rPr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D54B03" w:rsidRPr="0091352F" w:rsidRDefault="00D54B03" w:rsidP="00362209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сбор, </w:t>
      </w:r>
      <w:r w:rsidRPr="0091352F">
        <w:rPr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8"/>
          <w:szCs w:val="28"/>
        </w:rPr>
        <w:t>.</w:t>
      </w:r>
    </w:p>
    <w:p w:rsidR="00D54B03" w:rsidRPr="0091352F" w:rsidRDefault="00D54B03" w:rsidP="003622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Настоящее согласие действует </w:t>
      </w:r>
      <w:r w:rsidRPr="009837CA">
        <w:rPr>
          <w:rFonts w:ascii="Times New Roman" w:hAnsi="Times New Roman" w:cs="Times New Roman"/>
          <w:sz w:val="28"/>
          <w:szCs w:val="28"/>
          <w:u w:val="single"/>
        </w:rPr>
        <w:t>_ в течение периода с момента предоставления персональных данных до момента получения результата муниципальной услуги _______________________________________________________________________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D54B03" w:rsidRPr="0091352F" w:rsidRDefault="00D54B03" w:rsidP="00362209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D54B03" w:rsidRPr="0091352F" w:rsidRDefault="00D54B03" w:rsidP="0036220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D54B03" w:rsidRPr="002C3825" w:rsidRDefault="00D54B03" w:rsidP="00362209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D54B03" w:rsidRDefault="00D54B03" w:rsidP="00362209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>«__</w:t>
      </w:r>
      <w:r w:rsidRPr="009837CA">
        <w:rPr>
          <w:sz w:val="28"/>
          <w:szCs w:val="28"/>
          <w:u w:val="single"/>
          <w:lang w:eastAsia="en-US"/>
        </w:rPr>
        <w:t>0</w:t>
      </w:r>
      <w:r>
        <w:rPr>
          <w:sz w:val="28"/>
          <w:szCs w:val="28"/>
          <w:u w:val="single"/>
          <w:lang w:eastAsia="en-US"/>
        </w:rPr>
        <w:t>0</w:t>
      </w:r>
      <w:r w:rsidRPr="009837CA">
        <w:rPr>
          <w:sz w:val="28"/>
          <w:szCs w:val="28"/>
          <w:u w:val="single"/>
          <w:lang w:eastAsia="en-US"/>
        </w:rPr>
        <w:t>_</w:t>
      </w:r>
      <w:r>
        <w:rPr>
          <w:lang w:eastAsia="en-US"/>
        </w:rPr>
        <w:t xml:space="preserve">_»  </w:t>
      </w:r>
      <w:r w:rsidRPr="009837CA">
        <w:rPr>
          <w:sz w:val="28"/>
          <w:szCs w:val="28"/>
          <w:lang w:eastAsia="en-US"/>
        </w:rPr>
        <w:t>я</w:t>
      </w:r>
      <w:r w:rsidRPr="009837CA">
        <w:rPr>
          <w:sz w:val="28"/>
          <w:szCs w:val="28"/>
          <w:u w:val="single"/>
          <w:lang w:eastAsia="en-US"/>
        </w:rPr>
        <w:t xml:space="preserve">нваря </w:t>
      </w:r>
      <w:r w:rsidRPr="009837CA">
        <w:rPr>
          <w:sz w:val="28"/>
          <w:szCs w:val="28"/>
          <w:lang w:eastAsia="en-US"/>
        </w:rPr>
        <w:t>_</w:t>
      </w:r>
      <w:r w:rsidRPr="006E7BD5">
        <w:rPr>
          <w:lang w:eastAsia="en-US"/>
        </w:rPr>
        <w:t xml:space="preserve">________ 20 </w:t>
      </w:r>
      <w:r>
        <w:rPr>
          <w:lang w:eastAsia="en-US"/>
        </w:rPr>
        <w:t>17</w:t>
      </w:r>
      <w:r w:rsidRPr="006E7BD5">
        <w:rPr>
          <w:lang w:eastAsia="en-US"/>
        </w:rPr>
        <w:t xml:space="preserve">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</w:t>
      </w:r>
      <w:r w:rsidRPr="009837CA">
        <w:rPr>
          <w:sz w:val="28"/>
          <w:szCs w:val="28"/>
          <w:lang w:eastAsia="en-US"/>
        </w:rPr>
        <w:t>И.И. Иванов</w:t>
      </w:r>
      <w:r>
        <w:rPr>
          <w:lang w:eastAsia="en-US"/>
        </w:rPr>
        <w:t>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        </w:t>
      </w: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</w:p>
    <w:p w:rsidR="00D54B03" w:rsidRPr="006E7BD5" w:rsidRDefault="00D54B03" w:rsidP="00362209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</w:t>
      </w:r>
      <w:r>
        <w:rPr>
          <w:i/>
          <w:lang w:eastAsia="en-US"/>
        </w:rPr>
        <w:t xml:space="preserve">                                             </w:t>
      </w: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D54B03" w:rsidRPr="004B5486" w:rsidRDefault="00D54B03" w:rsidP="00362209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      </w:t>
      </w:r>
      <w:r w:rsidRPr="004B5486">
        <w:rPr>
          <w:i/>
          <w:lang w:eastAsia="en-US"/>
        </w:rPr>
        <w:t>прин</w:t>
      </w:r>
      <w:r>
        <w:rPr>
          <w:i/>
          <w:lang w:eastAsia="en-US"/>
        </w:rPr>
        <w:t xml:space="preserve">явшего заявление </w:t>
      </w:r>
    </w:p>
    <w:p w:rsidR="00D54B03" w:rsidRPr="004B5486" w:rsidRDefault="00D54B03" w:rsidP="006D37DE">
      <w:pPr>
        <w:tabs>
          <w:tab w:val="left" w:pos="3555"/>
        </w:tabs>
        <w:ind w:right="251"/>
        <w:rPr>
          <w:i/>
          <w:lang w:eastAsia="en-US"/>
        </w:rPr>
      </w:pPr>
    </w:p>
    <w:sectPr w:rsidR="00D54B03" w:rsidRPr="004B5486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B03" w:rsidRDefault="00D54B03" w:rsidP="004D6E54">
      <w:r>
        <w:separator/>
      </w:r>
    </w:p>
  </w:endnote>
  <w:endnote w:type="continuationSeparator" w:id="1">
    <w:p w:rsidR="00D54B03" w:rsidRDefault="00D54B03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B03" w:rsidRDefault="00D54B03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B03" w:rsidRPr="00A01E32" w:rsidRDefault="00D54B03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B03" w:rsidRDefault="00D54B03" w:rsidP="004D6E54">
      <w:r>
        <w:separator/>
      </w:r>
    </w:p>
  </w:footnote>
  <w:footnote w:type="continuationSeparator" w:id="1">
    <w:p w:rsidR="00D54B03" w:rsidRDefault="00D54B03" w:rsidP="004D6E54">
      <w:r>
        <w:continuationSeparator/>
      </w:r>
    </w:p>
  </w:footnote>
  <w:footnote w:id="2">
    <w:p w:rsidR="00D54B03" w:rsidRDefault="00D54B03">
      <w:pPr>
        <w:pStyle w:val="FootnoteText"/>
      </w:pPr>
      <w:r>
        <w:rPr>
          <w:rStyle w:val="FootnoteReference"/>
        </w:rPr>
        <w:footnoteRef/>
      </w:r>
      <w:r w:rsidRPr="00241BAF">
        <w:t>рекомендуемый срок предоставления подуслуги</w:t>
      </w:r>
      <w:r>
        <w:t>;</w:t>
      </w:r>
    </w:p>
  </w:footnote>
  <w:footnote w:id="3">
    <w:p w:rsidR="00D54B03" w:rsidRDefault="00D54B03">
      <w:pPr>
        <w:pStyle w:val="FootnoteText"/>
      </w:pPr>
      <w:r>
        <w:rPr>
          <w:rStyle w:val="FootnoteReference"/>
        </w:rPr>
        <w:footnoteRef/>
      </w:r>
      <w:r w:rsidRPr="00241BAF">
        <w:t>рекомендуемый срок предоставления подуслуги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B03" w:rsidRDefault="00D54B03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D54B03" w:rsidRDefault="00D54B03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B03" w:rsidRDefault="00D54B03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D54B03" w:rsidRDefault="00D54B03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E83BF1"/>
    <w:multiLevelType w:val="hybridMultilevel"/>
    <w:tmpl w:val="997A434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D815D8"/>
    <w:multiLevelType w:val="hybridMultilevel"/>
    <w:tmpl w:val="2CE4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4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3"/>
  </w:num>
  <w:num w:numId="5">
    <w:abstractNumId w:val="13"/>
  </w:num>
  <w:num w:numId="6">
    <w:abstractNumId w:val="18"/>
  </w:num>
  <w:num w:numId="7">
    <w:abstractNumId w:val="0"/>
  </w:num>
  <w:num w:numId="8">
    <w:abstractNumId w:val="17"/>
  </w:num>
  <w:num w:numId="9">
    <w:abstractNumId w:val="11"/>
  </w:num>
  <w:num w:numId="10">
    <w:abstractNumId w:val="15"/>
  </w:num>
  <w:num w:numId="11">
    <w:abstractNumId w:val="4"/>
  </w:num>
  <w:num w:numId="12">
    <w:abstractNumId w:val="5"/>
  </w:num>
  <w:num w:numId="13">
    <w:abstractNumId w:val="2"/>
  </w:num>
  <w:num w:numId="14">
    <w:abstractNumId w:val="21"/>
  </w:num>
  <w:num w:numId="15">
    <w:abstractNumId w:val="14"/>
  </w:num>
  <w:num w:numId="16">
    <w:abstractNumId w:val="6"/>
  </w:num>
  <w:num w:numId="17">
    <w:abstractNumId w:val="20"/>
  </w:num>
  <w:num w:numId="18">
    <w:abstractNumId w:val="12"/>
  </w:num>
  <w:num w:numId="19">
    <w:abstractNumId w:val="8"/>
  </w:num>
  <w:num w:numId="20">
    <w:abstractNumId w:val="19"/>
  </w:num>
  <w:num w:numId="21">
    <w:abstractNumId w:val="9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153F2"/>
    <w:rsid w:val="000203D8"/>
    <w:rsid w:val="00032538"/>
    <w:rsid w:val="00034098"/>
    <w:rsid w:val="0003423C"/>
    <w:rsid w:val="000418CA"/>
    <w:rsid w:val="00050CCD"/>
    <w:rsid w:val="00051ABB"/>
    <w:rsid w:val="0006624D"/>
    <w:rsid w:val="000732DB"/>
    <w:rsid w:val="0007371D"/>
    <w:rsid w:val="00077C3C"/>
    <w:rsid w:val="00080785"/>
    <w:rsid w:val="00091E02"/>
    <w:rsid w:val="000976E3"/>
    <w:rsid w:val="000A1FA8"/>
    <w:rsid w:val="000C2E44"/>
    <w:rsid w:val="000C516C"/>
    <w:rsid w:val="000D2090"/>
    <w:rsid w:val="000E4BFB"/>
    <w:rsid w:val="000F5D68"/>
    <w:rsid w:val="00107C86"/>
    <w:rsid w:val="00123F7F"/>
    <w:rsid w:val="00125480"/>
    <w:rsid w:val="0012786C"/>
    <w:rsid w:val="00151134"/>
    <w:rsid w:val="00155408"/>
    <w:rsid w:val="0017507D"/>
    <w:rsid w:val="00193F10"/>
    <w:rsid w:val="001977BD"/>
    <w:rsid w:val="001A1580"/>
    <w:rsid w:val="001A32DC"/>
    <w:rsid w:val="001A49F6"/>
    <w:rsid w:val="001A5008"/>
    <w:rsid w:val="001B3D74"/>
    <w:rsid w:val="001B5029"/>
    <w:rsid w:val="001D1741"/>
    <w:rsid w:val="001D30BF"/>
    <w:rsid w:val="001D50A3"/>
    <w:rsid w:val="001F2B2A"/>
    <w:rsid w:val="001F54C7"/>
    <w:rsid w:val="00204748"/>
    <w:rsid w:val="00204835"/>
    <w:rsid w:val="00221907"/>
    <w:rsid w:val="0022696E"/>
    <w:rsid w:val="00235D54"/>
    <w:rsid w:val="00241BAF"/>
    <w:rsid w:val="00261115"/>
    <w:rsid w:val="00265C0F"/>
    <w:rsid w:val="00272C27"/>
    <w:rsid w:val="002757BB"/>
    <w:rsid w:val="00281633"/>
    <w:rsid w:val="002846D4"/>
    <w:rsid w:val="002900BF"/>
    <w:rsid w:val="0029413A"/>
    <w:rsid w:val="002A57B1"/>
    <w:rsid w:val="002A6EEB"/>
    <w:rsid w:val="002B0657"/>
    <w:rsid w:val="002B40E1"/>
    <w:rsid w:val="002C035D"/>
    <w:rsid w:val="002C056F"/>
    <w:rsid w:val="002C3825"/>
    <w:rsid w:val="002C47D4"/>
    <w:rsid w:val="002C5520"/>
    <w:rsid w:val="002C5596"/>
    <w:rsid w:val="002C6137"/>
    <w:rsid w:val="002D02D0"/>
    <w:rsid w:val="002D0A86"/>
    <w:rsid w:val="002D545D"/>
    <w:rsid w:val="002E038E"/>
    <w:rsid w:val="00310243"/>
    <w:rsid w:val="00321849"/>
    <w:rsid w:val="003273EE"/>
    <w:rsid w:val="00332023"/>
    <w:rsid w:val="0033549B"/>
    <w:rsid w:val="00362209"/>
    <w:rsid w:val="00363FFF"/>
    <w:rsid w:val="003643BA"/>
    <w:rsid w:val="00377F94"/>
    <w:rsid w:val="00386A87"/>
    <w:rsid w:val="003B0A83"/>
    <w:rsid w:val="003B2A01"/>
    <w:rsid w:val="003D3197"/>
    <w:rsid w:val="003D6689"/>
    <w:rsid w:val="003D7229"/>
    <w:rsid w:val="003E52B7"/>
    <w:rsid w:val="00416C9C"/>
    <w:rsid w:val="004374B3"/>
    <w:rsid w:val="004415E0"/>
    <w:rsid w:val="004457B7"/>
    <w:rsid w:val="00465603"/>
    <w:rsid w:val="0046684E"/>
    <w:rsid w:val="0047422E"/>
    <w:rsid w:val="00477C57"/>
    <w:rsid w:val="0048017B"/>
    <w:rsid w:val="00483D71"/>
    <w:rsid w:val="00483FC8"/>
    <w:rsid w:val="004A5D2A"/>
    <w:rsid w:val="004B5486"/>
    <w:rsid w:val="004C0102"/>
    <w:rsid w:val="004D6E54"/>
    <w:rsid w:val="004E39C7"/>
    <w:rsid w:val="004F339B"/>
    <w:rsid w:val="00503799"/>
    <w:rsid w:val="005045AF"/>
    <w:rsid w:val="00534D74"/>
    <w:rsid w:val="0053584F"/>
    <w:rsid w:val="00535B0E"/>
    <w:rsid w:val="0054612F"/>
    <w:rsid w:val="00554AF6"/>
    <w:rsid w:val="00555AC7"/>
    <w:rsid w:val="0055746D"/>
    <w:rsid w:val="005622BC"/>
    <w:rsid w:val="00562636"/>
    <w:rsid w:val="00563314"/>
    <w:rsid w:val="0057071C"/>
    <w:rsid w:val="00571E00"/>
    <w:rsid w:val="00590A0C"/>
    <w:rsid w:val="005A0BD5"/>
    <w:rsid w:val="005D4A45"/>
    <w:rsid w:val="006013EF"/>
    <w:rsid w:val="00604B9B"/>
    <w:rsid w:val="00612E17"/>
    <w:rsid w:val="006141F4"/>
    <w:rsid w:val="0062793B"/>
    <w:rsid w:val="0063207F"/>
    <w:rsid w:val="00635EDE"/>
    <w:rsid w:val="00640B7E"/>
    <w:rsid w:val="006427BB"/>
    <w:rsid w:val="0064782E"/>
    <w:rsid w:val="00653857"/>
    <w:rsid w:val="0067181F"/>
    <w:rsid w:val="006865C4"/>
    <w:rsid w:val="00691F40"/>
    <w:rsid w:val="0069262E"/>
    <w:rsid w:val="006A3BC1"/>
    <w:rsid w:val="006B43F9"/>
    <w:rsid w:val="006D2069"/>
    <w:rsid w:val="006D37DE"/>
    <w:rsid w:val="006D43CD"/>
    <w:rsid w:val="006E38B6"/>
    <w:rsid w:val="006E7BD5"/>
    <w:rsid w:val="006F2985"/>
    <w:rsid w:val="006F7298"/>
    <w:rsid w:val="0070397A"/>
    <w:rsid w:val="00704AD2"/>
    <w:rsid w:val="00717B34"/>
    <w:rsid w:val="0073066C"/>
    <w:rsid w:val="00736959"/>
    <w:rsid w:val="00736AE9"/>
    <w:rsid w:val="00744B58"/>
    <w:rsid w:val="00747FC4"/>
    <w:rsid w:val="00751ED6"/>
    <w:rsid w:val="00752A9F"/>
    <w:rsid w:val="00770183"/>
    <w:rsid w:val="00771ACB"/>
    <w:rsid w:val="007840B8"/>
    <w:rsid w:val="00786ADC"/>
    <w:rsid w:val="007B0C8A"/>
    <w:rsid w:val="007B3FD0"/>
    <w:rsid w:val="007C7A81"/>
    <w:rsid w:val="007E52AB"/>
    <w:rsid w:val="007F0290"/>
    <w:rsid w:val="007F1256"/>
    <w:rsid w:val="007F272A"/>
    <w:rsid w:val="007F2853"/>
    <w:rsid w:val="00800A9E"/>
    <w:rsid w:val="008123FA"/>
    <w:rsid w:val="008162F6"/>
    <w:rsid w:val="0082348C"/>
    <w:rsid w:val="00826EFA"/>
    <w:rsid w:val="0083450F"/>
    <w:rsid w:val="00834A57"/>
    <w:rsid w:val="00844F6F"/>
    <w:rsid w:val="00853741"/>
    <w:rsid w:val="00857D85"/>
    <w:rsid w:val="0087251F"/>
    <w:rsid w:val="00875068"/>
    <w:rsid w:val="00881992"/>
    <w:rsid w:val="008862BA"/>
    <w:rsid w:val="00891F53"/>
    <w:rsid w:val="008948AC"/>
    <w:rsid w:val="00896058"/>
    <w:rsid w:val="008A2B44"/>
    <w:rsid w:val="008A3C8B"/>
    <w:rsid w:val="008A7E1B"/>
    <w:rsid w:val="008C71FA"/>
    <w:rsid w:val="008C7532"/>
    <w:rsid w:val="008E4B30"/>
    <w:rsid w:val="008F147B"/>
    <w:rsid w:val="008F37B5"/>
    <w:rsid w:val="008F65A8"/>
    <w:rsid w:val="009004A4"/>
    <w:rsid w:val="0091137E"/>
    <w:rsid w:val="0091352F"/>
    <w:rsid w:val="00930E18"/>
    <w:rsid w:val="0095194D"/>
    <w:rsid w:val="00955C61"/>
    <w:rsid w:val="00963589"/>
    <w:rsid w:val="00965434"/>
    <w:rsid w:val="0097594D"/>
    <w:rsid w:val="00976D56"/>
    <w:rsid w:val="009837CA"/>
    <w:rsid w:val="00995418"/>
    <w:rsid w:val="00996A11"/>
    <w:rsid w:val="009A08E0"/>
    <w:rsid w:val="009A7230"/>
    <w:rsid w:val="009B2115"/>
    <w:rsid w:val="009B215C"/>
    <w:rsid w:val="009B270D"/>
    <w:rsid w:val="009C1E73"/>
    <w:rsid w:val="009C20AC"/>
    <w:rsid w:val="009C6056"/>
    <w:rsid w:val="009D59F1"/>
    <w:rsid w:val="009D6991"/>
    <w:rsid w:val="009E6D60"/>
    <w:rsid w:val="009F082D"/>
    <w:rsid w:val="00A01E32"/>
    <w:rsid w:val="00A135B8"/>
    <w:rsid w:val="00A21096"/>
    <w:rsid w:val="00A30E83"/>
    <w:rsid w:val="00A4613F"/>
    <w:rsid w:val="00A51592"/>
    <w:rsid w:val="00A719CA"/>
    <w:rsid w:val="00A90D2B"/>
    <w:rsid w:val="00A9336F"/>
    <w:rsid w:val="00A9380F"/>
    <w:rsid w:val="00A97E53"/>
    <w:rsid w:val="00AB0668"/>
    <w:rsid w:val="00AB0B9F"/>
    <w:rsid w:val="00AB4FCD"/>
    <w:rsid w:val="00AB683F"/>
    <w:rsid w:val="00AC35D6"/>
    <w:rsid w:val="00AC6E4C"/>
    <w:rsid w:val="00AD5594"/>
    <w:rsid w:val="00AE1790"/>
    <w:rsid w:val="00AF059A"/>
    <w:rsid w:val="00AF11C0"/>
    <w:rsid w:val="00B07C41"/>
    <w:rsid w:val="00B1227B"/>
    <w:rsid w:val="00B14CF1"/>
    <w:rsid w:val="00B15111"/>
    <w:rsid w:val="00B22520"/>
    <w:rsid w:val="00B25D6D"/>
    <w:rsid w:val="00B3376C"/>
    <w:rsid w:val="00B4408F"/>
    <w:rsid w:val="00B503C4"/>
    <w:rsid w:val="00B5515C"/>
    <w:rsid w:val="00B55406"/>
    <w:rsid w:val="00B646ED"/>
    <w:rsid w:val="00B670F7"/>
    <w:rsid w:val="00BA4167"/>
    <w:rsid w:val="00BB2243"/>
    <w:rsid w:val="00BB258A"/>
    <w:rsid w:val="00BB2804"/>
    <w:rsid w:val="00BC0C20"/>
    <w:rsid w:val="00BC25E1"/>
    <w:rsid w:val="00BC303D"/>
    <w:rsid w:val="00BE02A6"/>
    <w:rsid w:val="00BE39CB"/>
    <w:rsid w:val="00C14593"/>
    <w:rsid w:val="00C24329"/>
    <w:rsid w:val="00C243D0"/>
    <w:rsid w:val="00C3265D"/>
    <w:rsid w:val="00C33CB5"/>
    <w:rsid w:val="00C376D3"/>
    <w:rsid w:val="00C4026E"/>
    <w:rsid w:val="00C4290C"/>
    <w:rsid w:val="00C661D3"/>
    <w:rsid w:val="00C85FAC"/>
    <w:rsid w:val="00C94CFE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158D8"/>
    <w:rsid w:val="00D34327"/>
    <w:rsid w:val="00D54B03"/>
    <w:rsid w:val="00D71DC4"/>
    <w:rsid w:val="00D75855"/>
    <w:rsid w:val="00D83DF3"/>
    <w:rsid w:val="00D841E3"/>
    <w:rsid w:val="00D859D2"/>
    <w:rsid w:val="00DA3B1E"/>
    <w:rsid w:val="00DA4972"/>
    <w:rsid w:val="00DA6B97"/>
    <w:rsid w:val="00DA6FBD"/>
    <w:rsid w:val="00DB1E8F"/>
    <w:rsid w:val="00DB3A86"/>
    <w:rsid w:val="00DC127F"/>
    <w:rsid w:val="00DC71F5"/>
    <w:rsid w:val="00DD3EE2"/>
    <w:rsid w:val="00DE14C3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5559B"/>
    <w:rsid w:val="00E80901"/>
    <w:rsid w:val="00E856E6"/>
    <w:rsid w:val="00E92882"/>
    <w:rsid w:val="00E939E3"/>
    <w:rsid w:val="00EA46B7"/>
    <w:rsid w:val="00EA6426"/>
    <w:rsid w:val="00EB12E4"/>
    <w:rsid w:val="00EB7FD6"/>
    <w:rsid w:val="00EE1265"/>
    <w:rsid w:val="00EF39FD"/>
    <w:rsid w:val="00F02718"/>
    <w:rsid w:val="00F27383"/>
    <w:rsid w:val="00F30CA4"/>
    <w:rsid w:val="00F312BA"/>
    <w:rsid w:val="00F36778"/>
    <w:rsid w:val="00F44ED6"/>
    <w:rsid w:val="00F460F7"/>
    <w:rsid w:val="00F500DB"/>
    <w:rsid w:val="00F56BB4"/>
    <w:rsid w:val="00F66DCD"/>
    <w:rsid w:val="00F7268E"/>
    <w:rsid w:val="00F7390A"/>
    <w:rsid w:val="00F86640"/>
    <w:rsid w:val="00FA08DB"/>
    <w:rsid w:val="00FA4C2E"/>
    <w:rsid w:val="00FB5FE0"/>
    <w:rsid w:val="00FC3A4F"/>
    <w:rsid w:val="00FD1C91"/>
    <w:rsid w:val="00FE2CD6"/>
    <w:rsid w:val="00FF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D50A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F3677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367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6778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6778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2834</TotalTime>
  <Pages>14</Pages>
  <Words>7814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73</cp:revision>
  <cp:lastPrinted>2017-09-27T12:43:00Z</cp:lastPrinted>
  <dcterms:created xsi:type="dcterms:W3CDTF">2017-03-24T11:40:00Z</dcterms:created>
  <dcterms:modified xsi:type="dcterms:W3CDTF">2017-09-27T12:43:00Z</dcterms:modified>
</cp:coreProperties>
</file>